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782298" w14:textId="6EA9A1B8"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#S2-1</w:t>
      </w:r>
      <w:r w:rsidR="002851DC">
        <w:rPr>
          <w:rFonts w:ascii="Arial" w:hAnsi="Arial" w:cs="Arial" w:hint="eastAsia"/>
          <w:b/>
          <w:noProof/>
          <w:sz w:val="24"/>
          <w:szCs w:val="24"/>
          <w:lang w:eastAsia="zh-CN"/>
        </w:rPr>
        <w:t xml:space="preserve">54 </w:t>
      </w:r>
      <w:r w:rsidR="008F6D80" w:rsidRPr="00471B80">
        <w:rPr>
          <w:rFonts w:ascii="Arial" w:hAnsi="Arial" w:cs="Arial"/>
          <w:b/>
          <w:noProof/>
          <w:sz w:val="24"/>
          <w:szCs w:val="24"/>
        </w:rPr>
        <w:tab/>
      </w:r>
      <w:bookmarkStart w:id="0" w:name="_GoBack"/>
      <w:bookmarkEnd w:id="0"/>
      <w:r w:rsidR="008F6D80" w:rsidRPr="00471B80">
        <w:rPr>
          <w:rFonts w:ascii="Arial" w:hAnsi="Arial" w:cs="Arial"/>
          <w:b/>
          <w:noProof/>
          <w:sz w:val="24"/>
          <w:szCs w:val="24"/>
        </w:rPr>
        <w:t>S2-</w:t>
      </w:r>
      <w:r w:rsidR="006A7D78">
        <w:rPr>
          <w:rFonts w:ascii="Arial" w:hAnsi="Arial" w:cs="Arial" w:hint="eastAsia"/>
          <w:b/>
          <w:noProof/>
          <w:sz w:val="24"/>
          <w:szCs w:val="24"/>
          <w:lang w:eastAsia="zh-CN"/>
        </w:rPr>
        <w:t>2</w:t>
      </w:r>
      <w:r w:rsidR="002851DC">
        <w:rPr>
          <w:rFonts w:ascii="Arial" w:hAnsi="Arial" w:cs="Arial" w:hint="eastAsia"/>
          <w:b/>
          <w:noProof/>
          <w:sz w:val="24"/>
          <w:szCs w:val="24"/>
          <w:lang w:eastAsia="zh-CN"/>
        </w:rPr>
        <w:t>2</w:t>
      </w:r>
      <w:r w:rsidR="00877DAE" w:rsidRPr="00877DAE">
        <w:rPr>
          <w:rFonts w:ascii="Arial" w:hAnsi="Arial" w:cs="Arial"/>
          <w:b/>
          <w:noProof/>
          <w:sz w:val="24"/>
          <w:szCs w:val="24"/>
          <w:lang w:eastAsia="zh-CN"/>
        </w:rPr>
        <w:t>10674</w:t>
      </w:r>
    </w:p>
    <w:p w14:paraId="3CD3E10F" w14:textId="39F17FA9" w:rsidR="001E41F3" w:rsidRPr="009320B3" w:rsidRDefault="002851DC" w:rsidP="009320B3">
      <w:pPr>
        <w:pBdr>
          <w:bottom w:val="single" w:sz="4" w:space="1" w:color="auto"/>
        </w:pBdr>
        <w:tabs>
          <w:tab w:val="right" w:pos="9781"/>
        </w:tabs>
        <w:rPr>
          <w:rFonts w:ascii="Arial" w:hAnsi="Arial" w:cs="Arial"/>
          <w:b/>
          <w:noProof/>
          <w:sz w:val="24"/>
          <w:szCs w:val="24"/>
          <w:lang w:eastAsia="zh-CN"/>
        </w:rPr>
      </w:pPr>
      <w:r w:rsidRPr="002851DC">
        <w:rPr>
          <w:rFonts w:ascii="Arial" w:hAnsi="Arial" w:cs="Arial"/>
          <w:b/>
          <w:noProof/>
          <w:sz w:val="24"/>
          <w:szCs w:val="24"/>
          <w:lang w:eastAsia="zh-CN"/>
        </w:rPr>
        <w:t>Toulouse, France,</w:t>
      </w:r>
      <w:r>
        <w:rPr>
          <w:rFonts w:ascii="Arial" w:hAnsi="Arial" w:cs="Arial" w:hint="eastAsia"/>
          <w:b/>
          <w:noProof/>
          <w:sz w:val="24"/>
          <w:szCs w:val="24"/>
          <w:lang w:eastAsia="zh-CN"/>
        </w:rPr>
        <w:t xml:space="preserve"> Nov</w:t>
      </w:r>
      <w:r w:rsidR="00BA39CC">
        <w:rPr>
          <w:rFonts w:ascii="Arial" w:hAnsi="Arial" w:cs="Arial" w:hint="eastAsia"/>
          <w:b/>
          <w:noProof/>
          <w:sz w:val="24"/>
          <w:szCs w:val="24"/>
          <w:lang w:eastAsia="zh-CN"/>
        </w:rPr>
        <w:t xml:space="preserve"> 1</w:t>
      </w:r>
      <w:r>
        <w:rPr>
          <w:rFonts w:ascii="Arial" w:hAnsi="Arial" w:cs="Arial" w:hint="eastAsia"/>
          <w:b/>
          <w:noProof/>
          <w:sz w:val="24"/>
          <w:szCs w:val="24"/>
          <w:lang w:eastAsia="zh-CN"/>
        </w:rPr>
        <w:t>4</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Pr>
          <w:rFonts w:ascii="Arial" w:hAnsi="Arial" w:cs="Arial" w:hint="eastAsia"/>
          <w:b/>
          <w:noProof/>
          <w:sz w:val="24"/>
          <w:szCs w:val="24"/>
          <w:lang w:eastAsia="zh-CN"/>
        </w:rPr>
        <w:t>18</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Pr>
          <w:rFonts w:ascii="Arial" w:hAnsi="Arial" w:cs="Arial" w:hint="eastAsia"/>
          <w:b/>
          <w:noProof/>
          <w:sz w:val="24"/>
          <w:szCs w:val="24"/>
          <w:lang w:eastAsia="zh-CN"/>
        </w:rPr>
        <w:t>2</w:t>
      </w:r>
      <w:r w:rsidR="008F6D80" w:rsidRPr="00A4380C">
        <w:rPr>
          <w:rFonts w:ascii="Arial" w:hAnsi="Arial" w:cs="Arial"/>
          <w:b/>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A5E3697" w14:textId="77777777" w:rsidTr="00547111">
        <w:tc>
          <w:tcPr>
            <w:tcW w:w="9641" w:type="dxa"/>
            <w:gridSpan w:val="9"/>
            <w:tcBorders>
              <w:top w:val="single" w:sz="4" w:space="0" w:color="auto"/>
              <w:left w:val="single" w:sz="4" w:space="0" w:color="auto"/>
              <w:right w:val="single" w:sz="4" w:space="0" w:color="auto"/>
            </w:tcBorders>
          </w:tcPr>
          <w:p w14:paraId="276DCD0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8C361E6" w14:textId="77777777" w:rsidTr="00547111">
        <w:tc>
          <w:tcPr>
            <w:tcW w:w="9641" w:type="dxa"/>
            <w:gridSpan w:val="9"/>
            <w:tcBorders>
              <w:left w:val="single" w:sz="4" w:space="0" w:color="auto"/>
              <w:right w:val="single" w:sz="4" w:space="0" w:color="auto"/>
            </w:tcBorders>
          </w:tcPr>
          <w:p w14:paraId="4B612488" w14:textId="77777777" w:rsidR="001E41F3" w:rsidRDefault="001E41F3">
            <w:pPr>
              <w:pStyle w:val="CRCoverPage"/>
              <w:spacing w:after="0"/>
              <w:jc w:val="center"/>
              <w:rPr>
                <w:noProof/>
              </w:rPr>
            </w:pPr>
            <w:r>
              <w:rPr>
                <w:b/>
                <w:noProof/>
                <w:sz w:val="32"/>
              </w:rPr>
              <w:t>CHANGE REQUEST</w:t>
            </w:r>
          </w:p>
        </w:tc>
      </w:tr>
      <w:tr w:rsidR="001E41F3" w14:paraId="662D471D" w14:textId="77777777" w:rsidTr="00547111">
        <w:tc>
          <w:tcPr>
            <w:tcW w:w="9641" w:type="dxa"/>
            <w:gridSpan w:val="9"/>
            <w:tcBorders>
              <w:left w:val="single" w:sz="4" w:space="0" w:color="auto"/>
              <w:right w:val="single" w:sz="4" w:space="0" w:color="auto"/>
            </w:tcBorders>
          </w:tcPr>
          <w:p w14:paraId="2A8FB55C" w14:textId="77777777" w:rsidR="001E41F3" w:rsidRDefault="001E41F3">
            <w:pPr>
              <w:pStyle w:val="CRCoverPage"/>
              <w:spacing w:after="0"/>
              <w:rPr>
                <w:noProof/>
                <w:sz w:val="8"/>
                <w:szCs w:val="8"/>
              </w:rPr>
            </w:pPr>
          </w:p>
        </w:tc>
      </w:tr>
      <w:tr w:rsidR="001E41F3" w14:paraId="25752DF8" w14:textId="77777777" w:rsidTr="00547111">
        <w:tc>
          <w:tcPr>
            <w:tcW w:w="142" w:type="dxa"/>
            <w:tcBorders>
              <w:left w:val="single" w:sz="4" w:space="0" w:color="auto"/>
            </w:tcBorders>
          </w:tcPr>
          <w:p w14:paraId="720E0251" w14:textId="77777777" w:rsidR="001E41F3" w:rsidRDefault="001E41F3">
            <w:pPr>
              <w:pStyle w:val="CRCoverPage"/>
              <w:spacing w:after="0"/>
              <w:jc w:val="right"/>
              <w:rPr>
                <w:noProof/>
              </w:rPr>
            </w:pPr>
          </w:p>
        </w:tc>
        <w:tc>
          <w:tcPr>
            <w:tcW w:w="1559" w:type="dxa"/>
            <w:shd w:val="pct30" w:color="FFFF00" w:fill="auto"/>
          </w:tcPr>
          <w:p w14:paraId="1E7BD504" w14:textId="58F33B8A" w:rsidR="001E41F3" w:rsidRPr="00410371" w:rsidRDefault="00953B3A" w:rsidP="002210A5">
            <w:pPr>
              <w:pStyle w:val="CRCoverPage"/>
              <w:spacing w:after="0"/>
              <w:jc w:val="right"/>
              <w:rPr>
                <w:b/>
                <w:noProof/>
                <w:sz w:val="28"/>
                <w:lang w:eastAsia="zh-CN"/>
              </w:rPr>
            </w:pPr>
            <w:r>
              <w:rPr>
                <w:rFonts w:hint="eastAsia"/>
                <w:b/>
                <w:noProof/>
                <w:sz w:val="28"/>
                <w:lang w:eastAsia="zh-CN"/>
              </w:rPr>
              <w:t>23.</w:t>
            </w:r>
            <w:r w:rsidR="002851DC">
              <w:rPr>
                <w:rFonts w:hint="eastAsia"/>
                <w:b/>
                <w:noProof/>
                <w:sz w:val="28"/>
                <w:lang w:eastAsia="zh-CN"/>
              </w:rPr>
              <w:t>50</w:t>
            </w:r>
            <w:r w:rsidR="00FC039D">
              <w:rPr>
                <w:rFonts w:hint="eastAsia"/>
                <w:b/>
                <w:noProof/>
                <w:sz w:val="28"/>
                <w:lang w:eastAsia="zh-CN"/>
              </w:rPr>
              <w:t>3</w:t>
            </w:r>
          </w:p>
        </w:tc>
        <w:tc>
          <w:tcPr>
            <w:tcW w:w="709" w:type="dxa"/>
          </w:tcPr>
          <w:p w14:paraId="0FA7AA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E32DBDC" w14:textId="6FBA1C52" w:rsidR="001E41F3" w:rsidRPr="00410371" w:rsidRDefault="00033351" w:rsidP="00033351">
            <w:pPr>
              <w:pStyle w:val="CRCoverPage"/>
              <w:spacing w:after="0"/>
              <w:jc w:val="right"/>
              <w:rPr>
                <w:noProof/>
                <w:lang w:eastAsia="zh-CN"/>
              </w:rPr>
            </w:pPr>
            <w:r w:rsidRPr="00033351">
              <w:rPr>
                <w:b/>
                <w:noProof/>
                <w:sz w:val="28"/>
                <w:lang w:eastAsia="zh-CN"/>
              </w:rPr>
              <w:t>0787</w:t>
            </w:r>
          </w:p>
        </w:tc>
        <w:tc>
          <w:tcPr>
            <w:tcW w:w="709" w:type="dxa"/>
          </w:tcPr>
          <w:p w14:paraId="7029506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FF46B4" w14:textId="567D4CB8" w:rsidR="001E41F3" w:rsidRPr="00410371" w:rsidRDefault="008938CF" w:rsidP="00E13F3D">
            <w:pPr>
              <w:pStyle w:val="CRCoverPage"/>
              <w:spacing w:after="0"/>
              <w:jc w:val="center"/>
              <w:rPr>
                <w:b/>
                <w:noProof/>
                <w:lang w:eastAsia="zh-CN"/>
              </w:rPr>
            </w:pPr>
            <w:r>
              <w:rPr>
                <w:rFonts w:hint="eastAsia"/>
                <w:b/>
                <w:noProof/>
                <w:sz w:val="28"/>
                <w:lang w:eastAsia="zh-CN"/>
              </w:rPr>
              <w:t>1</w:t>
            </w:r>
          </w:p>
        </w:tc>
        <w:tc>
          <w:tcPr>
            <w:tcW w:w="2410" w:type="dxa"/>
          </w:tcPr>
          <w:p w14:paraId="0B4850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512B47" w14:textId="14026D43" w:rsidR="001E41F3" w:rsidRPr="00410371" w:rsidRDefault="005B589B" w:rsidP="00714D29">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462099">
              <w:rPr>
                <w:rFonts w:hint="eastAsia"/>
                <w:b/>
                <w:noProof/>
                <w:sz w:val="28"/>
                <w:lang w:eastAsia="zh-CN"/>
              </w:rPr>
              <w:t>6</w:t>
            </w:r>
            <w:r>
              <w:rPr>
                <w:rFonts w:hint="eastAsia"/>
                <w:b/>
                <w:noProof/>
                <w:sz w:val="28"/>
                <w:lang w:eastAsia="zh-CN"/>
              </w:rPr>
              <w:t>.0</w:t>
            </w:r>
          </w:p>
        </w:tc>
        <w:tc>
          <w:tcPr>
            <w:tcW w:w="143" w:type="dxa"/>
            <w:tcBorders>
              <w:right w:val="single" w:sz="4" w:space="0" w:color="auto"/>
            </w:tcBorders>
          </w:tcPr>
          <w:p w14:paraId="74F63C53" w14:textId="77777777" w:rsidR="001E41F3" w:rsidRDefault="001E41F3">
            <w:pPr>
              <w:pStyle w:val="CRCoverPage"/>
              <w:spacing w:after="0"/>
              <w:rPr>
                <w:noProof/>
              </w:rPr>
            </w:pPr>
          </w:p>
        </w:tc>
      </w:tr>
      <w:tr w:rsidR="001E41F3" w14:paraId="6688942F" w14:textId="77777777" w:rsidTr="00547111">
        <w:tc>
          <w:tcPr>
            <w:tcW w:w="9641" w:type="dxa"/>
            <w:gridSpan w:val="9"/>
            <w:tcBorders>
              <w:left w:val="single" w:sz="4" w:space="0" w:color="auto"/>
              <w:right w:val="single" w:sz="4" w:space="0" w:color="auto"/>
            </w:tcBorders>
          </w:tcPr>
          <w:p w14:paraId="1B7159A3" w14:textId="77777777" w:rsidR="001E41F3" w:rsidRDefault="001E41F3">
            <w:pPr>
              <w:pStyle w:val="CRCoverPage"/>
              <w:spacing w:after="0"/>
              <w:rPr>
                <w:noProof/>
              </w:rPr>
            </w:pPr>
          </w:p>
        </w:tc>
      </w:tr>
      <w:tr w:rsidR="001E41F3" w14:paraId="2BDDFB59" w14:textId="77777777" w:rsidTr="00547111">
        <w:tc>
          <w:tcPr>
            <w:tcW w:w="9641" w:type="dxa"/>
            <w:gridSpan w:val="9"/>
            <w:tcBorders>
              <w:top w:val="single" w:sz="4" w:space="0" w:color="auto"/>
            </w:tcBorders>
          </w:tcPr>
          <w:p w14:paraId="20A9C457"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D6D0261" w14:textId="77777777" w:rsidTr="00547111">
        <w:tc>
          <w:tcPr>
            <w:tcW w:w="9641" w:type="dxa"/>
            <w:gridSpan w:val="9"/>
          </w:tcPr>
          <w:p w14:paraId="7E005294" w14:textId="77777777" w:rsidR="001E41F3" w:rsidRDefault="001E41F3">
            <w:pPr>
              <w:pStyle w:val="CRCoverPage"/>
              <w:spacing w:after="0"/>
              <w:rPr>
                <w:noProof/>
                <w:sz w:val="8"/>
                <w:szCs w:val="8"/>
              </w:rPr>
            </w:pPr>
          </w:p>
        </w:tc>
      </w:tr>
    </w:tbl>
    <w:p w14:paraId="0A0144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4251A1" w14:textId="77777777" w:rsidTr="00A7671C">
        <w:tc>
          <w:tcPr>
            <w:tcW w:w="2835" w:type="dxa"/>
          </w:tcPr>
          <w:p w14:paraId="6DBE953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36F134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4382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01B84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745E6" w14:textId="77777777" w:rsidR="00F25D98" w:rsidRDefault="00F25D98" w:rsidP="001E41F3">
            <w:pPr>
              <w:pStyle w:val="CRCoverPage"/>
              <w:spacing w:after="0"/>
              <w:jc w:val="center"/>
              <w:rPr>
                <w:b/>
                <w:caps/>
                <w:noProof/>
              </w:rPr>
            </w:pPr>
          </w:p>
        </w:tc>
        <w:tc>
          <w:tcPr>
            <w:tcW w:w="2126" w:type="dxa"/>
          </w:tcPr>
          <w:p w14:paraId="2F1154A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EA8608" w14:textId="77777777" w:rsidR="00F25D98" w:rsidRDefault="00F25D98" w:rsidP="001E41F3">
            <w:pPr>
              <w:pStyle w:val="CRCoverPage"/>
              <w:spacing w:after="0"/>
              <w:jc w:val="center"/>
              <w:rPr>
                <w:b/>
                <w:caps/>
                <w:noProof/>
              </w:rPr>
            </w:pPr>
          </w:p>
        </w:tc>
        <w:tc>
          <w:tcPr>
            <w:tcW w:w="1418" w:type="dxa"/>
            <w:tcBorders>
              <w:left w:val="nil"/>
            </w:tcBorders>
          </w:tcPr>
          <w:p w14:paraId="2E24AD2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14BA77"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794264A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05CDEA" w14:textId="77777777" w:rsidTr="00547111">
        <w:tc>
          <w:tcPr>
            <w:tcW w:w="9640" w:type="dxa"/>
            <w:gridSpan w:val="11"/>
          </w:tcPr>
          <w:p w14:paraId="031B57D9" w14:textId="77777777" w:rsidR="001E41F3" w:rsidRDefault="001E41F3">
            <w:pPr>
              <w:pStyle w:val="CRCoverPage"/>
              <w:spacing w:after="0"/>
              <w:rPr>
                <w:noProof/>
                <w:sz w:val="8"/>
                <w:szCs w:val="8"/>
              </w:rPr>
            </w:pPr>
          </w:p>
        </w:tc>
      </w:tr>
      <w:tr w:rsidR="001E41F3" w14:paraId="4E78FDD7" w14:textId="77777777" w:rsidTr="00547111">
        <w:tc>
          <w:tcPr>
            <w:tcW w:w="1843" w:type="dxa"/>
            <w:tcBorders>
              <w:top w:val="single" w:sz="4" w:space="0" w:color="auto"/>
              <w:left w:val="single" w:sz="4" w:space="0" w:color="auto"/>
            </w:tcBorders>
          </w:tcPr>
          <w:p w14:paraId="38B958B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8C17C7" w14:textId="528EACA8" w:rsidR="001E41F3" w:rsidRPr="00DE15BD" w:rsidRDefault="0084376A" w:rsidP="0084376A">
            <w:pPr>
              <w:pStyle w:val="CRCoverPage"/>
              <w:spacing w:after="0"/>
              <w:rPr>
                <w:noProof/>
                <w:lang w:eastAsia="zh-CN"/>
              </w:rPr>
            </w:pPr>
            <w:r>
              <w:rPr>
                <w:rFonts w:hint="eastAsia"/>
                <w:noProof/>
                <w:lang w:eastAsia="zh-CN"/>
              </w:rPr>
              <w:t>E</w:t>
            </w:r>
            <w:r w:rsidRPr="0084376A">
              <w:rPr>
                <w:noProof/>
                <w:lang w:eastAsia="zh-CN"/>
              </w:rPr>
              <w:t xml:space="preserve">xposure of </w:t>
            </w:r>
            <w:r>
              <w:rPr>
                <w:rFonts w:hint="eastAsia"/>
                <w:noProof/>
                <w:lang w:eastAsia="zh-CN"/>
              </w:rPr>
              <w:t xml:space="preserve">satellite </w:t>
            </w:r>
            <w:r w:rsidRPr="0084376A">
              <w:rPr>
                <w:noProof/>
                <w:lang w:eastAsia="zh-CN"/>
              </w:rPr>
              <w:t>backhaul information</w:t>
            </w:r>
          </w:p>
        </w:tc>
      </w:tr>
      <w:tr w:rsidR="001E41F3" w14:paraId="4C2C161F" w14:textId="77777777" w:rsidTr="00547111">
        <w:tc>
          <w:tcPr>
            <w:tcW w:w="1843" w:type="dxa"/>
            <w:tcBorders>
              <w:left w:val="single" w:sz="4" w:space="0" w:color="auto"/>
            </w:tcBorders>
          </w:tcPr>
          <w:p w14:paraId="12AF051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61F620" w14:textId="77777777" w:rsidR="001E41F3" w:rsidRPr="00462099" w:rsidRDefault="001E41F3">
            <w:pPr>
              <w:pStyle w:val="CRCoverPage"/>
              <w:spacing w:after="0"/>
              <w:rPr>
                <w:noProof/>
                <w:sz w:val="8"/>
                <w:szCs w:val="8"/>
              </w:rPr>
            </w:pPr>
          </w:p>
        </w:tc>
      </w:tr>
      <w:tr w:rsidR="001E41F3" w14:paraId="5A0D4769" w14:textId="77777777" w:rsidTr="00547111">
        <w:tc>
          <w:tcPr>
            <w:tcW w:w="1843" w:type="dxa"/>
            <w:tcBorders>
              <w:left w:val="single" w:sz="4" w:space="0" w:color="auto"/>
            </w:tcBorders>
          </w:tcPr>
          <w:p w14:paraId="52597DB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381F15" w14:textId="246A9248" w:rsidR="001E41F3" w:rsidRDefault="00D65F41" w:rsidP="00462099">
            <w:pPr>
              <w:pStyle w:val="CRCoverPage"/>
              <w:spacing w:after="0"/>
              <w:ind w:left="100"/>
              <w:rPr>
                <w:noProof/>
                <w:lang w:eastAsia="zh-CN"/>
              </w:rPr>
            </w:pPr>
            <w:r>
              <w:rPr>
                <w:rFonts w:hint="eastAsia"/>
                <w:noProof/>
                <w:lang w:eastAsia="zh-CN"/>
              </w:rPr>
              <w:t>CATT</w:t>
            </w:r>
          </w:p>
        </w:tc>
      </w:tr>
      <w:tr w:rsidR="001E41F3" w14:paraId="36F1F554" w14:textId="77777777" w:rsidTr="00547111">
        <w:tc>
          <w:tcPr>
            <w:tcW w:w="1843" w:type="dxa"/>
            <w:tcBorders>
              <w:left w:val="single" w:sz="4" w:space="0" w:color="auto"/>
            </w:tcBorders>
          </w:tcPr>
          <w:p w14:paraId="4A797EB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FFA1E1" w14:textId="77777777" w:rsidR="001E41F3" w:rsidRDefault="005B589B" w:rsidP="00AB11F5">
            <w:pPr>
              <w:pStyle w:val="CRCoverPage"/>
              <w:spacing w:after="0"/>
              <w:ind w:left="100"/>
              <w:rPr>
                <w:noProof/>
                <w:lang w:eastAsia="zh-CN"/>
              </w:rPr>
            </w:pPr>
            <w:r>
              <w:rPr>
                <w:rFonts w:hint="eastAsia"/>
                <w:noProof/>
                <w:lang w:eastAsia="zh-CN"/>
              </w:rPr>
              <w:t>S2</w:t>
            </w:r>
          </w:p>
        </w:tc>
      </w:tr>
      <w:tr w:rsidR="001E41F3" w14:paraId="20D19029" w14:textId="77777777" w:rsidTr="00547111">
        <w:tc>
          <w:tcPr>
            <w:tcW w:w="1843" w:type="dxa"/>
            <w:tcBorders>
              <w:left w:val="single" w:sz="4" w:space="0" w:color="auto"/>
            </w:tcBorders>
          </w:tcPr>
          <w:p w14:paraId="7B5D61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5FDDEC" w14:textId="77777777" w:rsidR="001E41F3" w:rsidRDefault="001E41F3">
            <w:pPr>
              <w:pStyle w:val="CRCoverPage"/>
              <w:spacing w:after="0"/>
              <w:rPr>
                <w:noProof/>
                <w:sz w:val="8"/>
                <w:szCs w:val="8"/>
              </w:rPr>
            </w:pPr>
          </w:p>
        </w:tc>
      </w:tr>
      <w:tr w:rsidR="001E41F3" w14:paraId="09FB26BB" w14:textId="77777777" w:rsidTr="00547111">
        <w:tc>
          <w:tcPr>
            <w:tcW w:w="1843" w:type="dxa"/>
            <w:tcBorders>
              <w:left w:val="single" w:sz="4" w:space="0" w:color="auto"/>
            </w:tcBorders>
          </w:tcPr>
          <w:p w14:paraId="22943E2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22108D" w14:textId="59CC9139" w:rsidR="001E41F3" w:rsidRDefault="00462099">
            <w:pPr>
              <w:pStyle w:val="CRCoverPage"/>
              <w:spacing w:after="0"/>
              <w:ind w:left="100"/>
              <w:rPr>
                <w:noProof/>
                <w:lang w:eastAsia="zh-CN"/>
              </w:rPr>
            </w:pPr>
            <w:r w:rsidRPr="00462099">
              <w:rPr>
                <w:noProof/>
                <w:lang w:eastAsia="zh-CN"/>
              </w:rPr>
              <w:t>5GSATB</w:t>
            </w:r>
          </w:p>
        </w:tc>
        <w:tc>
          <w:tcPr>
            <w:tcW w:w="567" w:type="dxa"/>
            <w:tcBorders>
              <w:left w:val="nil"/>
            </w:tcBorders>
          </w:tcPr>
          <w:p w14:paraId="31E1C0A6" w14:textId="77777777" w:rsidR="001E41F3" w:rsidRDefault="001E41F3">
            <w:pPr>
              <w:pStyle w:val="CRCoverPage"/>
              <w:spacing w:after="0"/>
              <w:ind w:right="100"/>
              <w:rPr>
                <w:noProof/>
              </w:rPr>
            </w:pPr>
          </w:p>
        </w:tc>
        <w:tc>
          <w:tcPr>
            <w:tcW w:w="1417" w:type="dxa"/>
            <w:gridSpan w:val="3"/>
            <w:tcBorders>
              <w:left w:val="nil"/>
            </w:tcBorders>
          </w:tcPr>
          <w:p w14:paraId="3CA8687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BC4DA3" w14:textId="3EBDFDF9" w:rsidR="001E41F3" w:rsidRDefault="00D65F41" w:rsidP="002C461C">
            <w:pPr>
              <w:pStyle w:val="CRCoverPage"/>
              <w:spacing w:after="0"/>
              <w:ind w:left="100"/>
              <w:rPr>
                <w:noProof/>
                <w:lang w:eastAsia="zh-CN"/>
              </w:rPr>
            </w:pPr>
            <w:r>
              <w:rPr>
                <w:rFonts w:hint="eastAsia"/>
                <w:noProof/>
                <w:lang w:eastAsia="zh-CN"/>
              </w:rPr>
              <w:t>202</w:t>
            </w:r>
            <w:r w:rsidR="009377E3">
              <w:rPr>
                <w:rFonts w:hint="eastAsia"/>
                <w:noProof/>
                <w:lang w:eastAsia="zh-CN"/>
              </w:rPr>
              <w:t>-10</w:t>
            </w:r>
            <w:r>
              <w:rPr>
                <w:rFonts w:hint="eastAsia"/>
                <w:noProof/>
                <w:lang w:eastAsia="zh-CN"/>
              </w:rPr>
              <w:t>-</w:t>
            </w:r>
            <w:r w:rsidR="00462099">
              <w:rPr>
                <w:rFonts w:hint="eastAsia"/>
                <w:noProof/>
                <w:lang w:eastAsia="zh-CN"/>
              </w:rPr>
              <w:t>31</w:t>
            </w:r>
          </w:p>
        </w:tc>
      </w:tr>
      <w:tr w:rsidR="001E41F3" w14:paraId="75B8F1E9" w14:textId="77777777" w:rsidTr="00547111">
        <w:tc>
          <w:tcPr>
            <w:tcW w:w="1843" w:type="dxa"/>
            <w:tcBorders>
              <w:left w:val="single" w:sz="4" w:space="0" w:color="auto"/>
            </w:tcBorders>
          </w:tcPr>
          <w:p w14:paraId="03099679" w14:textId="77777777" w:rsidR="001E41F3" w:rsidRDefault="001E41F3">
            <w:pPr>
              <w:pStyle w:val="CRCoverPage"/>
              <w:spacing w:after="0"/>
              <w:rPr>
                <w:b/>
                <w:i/>
                <w:noProof/>
                <w:sz w:val="8"/>
                <w:szCs w:val="8"/>
              </w:rPr>
            </w:pPr>
          </w:p>
        </w:tc>
        <w:tc>
          <w:tcPr>
            <w:tcW w:w="1986" w:type="dxa"/>
            <w:gridSpan w:val="4"/>
          </w:tcPr>
          <w:p w14:paraId="21DE5ED3" w14:textId="77777777" w:rsidR="001E41F3" w:rsidRDefault="001E41F3">
            <w:pPr>
              <w:pStyle w:val="CRCoverPage"/>
              <w:spacing w:after="0"/>
              <w:rPr>
                <w:noProof/>
                <w:sz w:val="8"/>
                <w:szCs w:val="8"/>
              </w:rPr>
            </w:pPr>
          </w:p>
        </w:tc>
        <w:tc>
          <w:tcPr>
            <w:tcW w:w="2267" w:type="dxa"/>
            <w:gridSpan w:val="2"/>
          </w:tcPr>
          <w:p w14:paraId="6AE88757" w14:textId="77777777" w:rsidR="001E41F3" w:rsidRDefault="001E41F3">
            <w:pPr>
              <w:pStyle w:val="CRCoverPage"/>
              <w:spacing w:after="0"/>
              <w:rPr>
                <w:noProof/>
                <w:sz w:val="8"/>
                <w:szCs w:val="8"/>
              </w:rPr>
            </w:pPr>
          </w:p>
        </w:tc>
        <w:tc>
          <w:tcPr>
            <w:tcW w:w="1417" w:type="dxa"/>
            <w:gridSpan w:val="3"/>
          </w:tcPr>
          <w:p w14:paraId="759CF868" w14:textId="77777777" w:rsidR="001E41F3" w:rsidRDefault="001E41F3">
            <w:pPr>
              <w:pStyle w:val="CRCoverPage"/>
              <w:spacing w:after="0"/>
              <w:rPr>
                <w:noProof/>
                <w:sz w:val="8"/>
                <w:szCs w:val="8"/>
              </w:rPr>
            </w:pPr>
          </w:p>
        </w:tc>
        <w:tc>
          <w:tcPr>
            <w:tcW w:w="2127" w:type="dxa"/>
            <w:tcBorders>
              <w:right w:val="single" w:sz="4" w:space="0" w:color="auto"/>
            </w:tcBorders>
          </w:tcPr>
          <w:p w14:paraId="21F2ABE3" w14:textId="77777777" w:rsidR="001E41F3" w:rsidRDefault="001E41F3">
            <w:pPr>
              <w:pStyle w:val="CRCoverPage"/>
              <w:spacing w:after="0"/>
              <w:rPr>
                <w:noProof/>
                <w:sz w:val="8"/>
                <w:szCs w:val="8"/>
              </w:rPr>
            </w:pPr>
          </w:p>
        </w:tc>
      </w:tr>
      <w:tr w:rsidR="001E41F3" w14:paraId="3328BC20" w14:textId="77777777" w:rsidTr="00547111">
        <w:trPr>
          <w:cantSplit/>
        </w:trPr>
        <w:tc>
          <w:tcPr>
            <w:tcW w:w="1843" w:type="dxa"/>
            <w:tcBorders>
              <w:left w:val="single" w:sz="4" w:space="0" w:color="auto"/>
            </w:tcBorders>
          </w:tcPr>
          <w:p w14:paraId="53257E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7925E2" w14:textId="15BAAA21" w:rsidR="001E41F3" w:rsidRDefault="00D02D42"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2AF3F0C" w14:textId="77777777" w:rsidR="001E41F3" w:rsidRDefault="001E41F3">
            <w:pPr>
              <w:pStyle w:val="CRCoverPage"/>
              <w:spacing w:after="0"/>
              <w:rPr>
                <w:noProof/>
              </w:rPr>
            </w:pPr>
          </w:p>
        </w:tc>
        <w:tc>
          <w:tcPr>
            <w:tcW w:w="1417" w:type="dxa"/>
            <w:gridSpan w:val="3"/>
            <w:tcBorders>
              <w:left w:val="nil"/>
            </w:tcBorders>
          </w:tcPr>
          <w:p w14:paraId="381271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88A4D8" w14:textId="38C9F90D" w:rsidR="001E41F3" w:rsidRDefault="00D65F41" w:rsidP="00462099">
            <w:pPr>
              <w:pStyle w:val="CRCoverPage"/>
              <w:spacing w:after="0"/>
              <w:ind w:left="100"/>
              <w:rPr>
                <w:noProof/>
                <w:lang w:eastAsia="zh-CN"/>
              </w:rPr>
            </w:pPr>
            <w:r>
              <w:rPr>
                <w:rFonts w:hint="eastAsia"/>
                <w:noProof/>
                <w:lang w:eastAsia="zh-CN"/>
              </w:rPr>
              <w:t>Rel-1</w:t>
            </w:r>
            <w:r w:rsidR="00462099">
              <w:rPr>
                <w:rFonts w:hint="eastAsia"/>
                <w:noProof/>
                <w:lang w:eastAsia="zh-CN"/>
              </w:rPr>
              <w:t>8</w:t>
            </w:r>
          </w:p>
        </w:tc>
      </w:tr>
      <w:tr w:rsidR="001E41F3" w14:paraId="0694AA5B" w14:textId="77777777" w:rsidTr="00547111">
        <w:tc>
          <w:tcPr>
            <w:tcW w:w="1843" w:type="dxa"/>
            <w:tcBorders>
              <w:left w:val="single" w:sz="4" w:space="0" w:color="auto"/>
              <w:bottom w:val="single" w:sz="4" w:space="0" w:color="auto"/>
            </w:tcBorders>
          </w:tcPr>
          <w:p w14:paraId="3CC5E04E" w14:textId="77777777" w:rsidR="001E41F3" w:rsidRDefault="001E41F3">
            <w:pPr>
              <w:pStyle w:val="CRCoverPage"/>
              <w:spacing w:after="0"/>
              <w:rPr>
                <w:b/>
                <w:i/>
                <w:noProof/>
              </w:rPr>
            </w:pPr>
          </w:p>
        </w:tc>
        <w:tc>
          <w:tcPr>
            <w:tcW w:w="4677" w:type="dxa"/>
            <w:gridSpan w:val="8"/>
            <w:tcBorders>
              <w:bottom w:val="single" w:sz="4" w:space="0" w:color="auto"/>
            </w:tcBorders>
          </w:tcPr>
          <w:p w14:paraId="0E3AF18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50455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0812C7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2B05C8" w14:textId="77777777" w:rsidTr="00547111">
        <w:tc>
          <w:tcPr>
            <w:tcW w:w="1843" w:type="dxa"/>
          </w:tcPr>
          <w:p w14:paraId="10580A9A" w14:textId="77777777" w:rsidR="001E41F3" w:rsidRDefault="001E41F3">
            <w:pPr>
              <w:pStyle w:val="CRCoverPage"/>
              <w:spacing w:after="0"/>
              <w:rPr>
                <w:b/>
                <w:i/>
                <w:noProof/>
                <w:sz w:val="8"/>
                <w:szCs w:val="8"/>
              </w:rPr>
            </w:pPr>
          </w:p>
        </w:tc>
        <w:tc>
          <w:tcPr>
            <w:tcW w:w="7797" w:type="dxa"/>
            <w:gridSpan w:val="10"/>
          </w:tcPr>
          <w:p w14:paraId="1C9B6980" w14:textId="77777777" w:rsidR="001E41F3" w:rsidRDefault="001E41F3">
            <w:pPr>
              <w:pStyle w:val="CRCoverPage"/>
              <w:spacing w:after="0"/>
              <w:rPr>
                <w:noProof/>
                <w:sz w:val="8"/>
                <w:szCs w:val="8"/>
              </w:rPr>
            </w:pPr>
          </w:p>
        </w:tc>
      </w:tr>
      <w:tr w:rsidR="001E41F3" w:rsidRPr="001A089D" w14:paraId="5FA41724" w14:textId="77777777" w:rsidTr="00547111">
        <w:tc>
          <w:tcPr>
            <w:tcW w:w="2694" w:type="dxa"/>
            <w:gridSpan w:val="2"/>
            <w:tcBorders>
              <w:top w:val="single" w:sz="4" w:space="0" w:color="auto"/>
              <w:left w:val="single" w:sz="4" w:space="0" w:color="auto"/>
            </w:tcBorders>
          </w:tcPr>
          <w:p w14:paraId="3A89789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89A992" w14:textId="73EE9182" w:rsidR="00462099" w:rsidRDefault="004A239F" w:rsidP="00341595">
            <w:pPr>
              <w:pStyle w:val="CRCoverPage"/>
              <w:spacing w:after="0"/>
              <w:ind w:left="100"/>
              <w:rPr>
                <w:noProof/>
                <w:lang w:eastAsia="zh-CN"/>
              </w:rPr>
            </w:pPr>
            <w:r>
              <w:rPr>
                <w:noProof/>
                <w:lang w:eastAsia="zh-CN"/>
              </w:rPr>
              <w:t>I</w:t>
            </w:r>
            <w:r>
              <w:rPr>
                <w:rFonts w:hint="eastAsia"/>
                <w:noProof/>
                <w:lang w:eastAsia="zh-CN"/>
              </w:rPr>
              <w:t xml:space="preserve">n order to support </w:t>
            </w:r>
            <w:r w:rsidR="0084376A">
              <w:rPr>
                <w:rFonts w:hint="eastAsia"/>
                <w:noProof/>
                <w:lang w:eastAsia="zh-CN"/>
              </w:rPr>
              <w:t xml:space="preserve">the exposure of satellite </w:t>
            </w:r>
            <w:r w:rsidR="0084376A" w:rsidRPr="0084376A">
              <w:rPr>
                <w:noProof/>
                <w:lang w:eastAsia="zh-CN"/>
              </w:rPr>
              <w:t>backhaul information to the AF</w:t>
            </w:r>
            <w:r>
              <w:rPr>
                <w:rFonts w:hint="eastAsia"/>
                <w:noProof/>
                <w:lang w:eastAsia="zh-CN"/>
              </w:rPr>
              <w:t>, t</w:t>
            </w:r>
            <w:r w:rsidR="009917EB">
              <w:rPr>
                <w:rFonts w:hint="eastAsia"/>
                <w:noProof/>
                <w:lang w:eastAsia="zh-CN"/>
              </w:rPr>
              <w:t>he</w:t>
            </w:r>
            <w:r>
              <w:rPr>
                <w:rFonts w:hint="eastAsia"/>
                <w:noProof/>
                <w:lang w:eastAsia="zh-CN"/>
              </w:rPr>
              <w:t xml:space="preserve"> </w:t>
            </w:r>
            <w:r w:rsidR="009917EB">
              <w:rPr>
                <w:rFonts w:hint="eastAsia"/>
                <w:noProof/>
                <w:lang w:eastAsia="zh-CN"/>
              </w:rPr>
              <w:t>e</w:t>
            </w:r>
            <w:r w:rsidR="009917EB" w:rsidRPr="009917EB">
              <w:rPr>
                <w:noProof/>
                <w:lang w:eastAsia="zh-CN"/>
              </w:rPr>
              <w:t>vent reporting from the PCF</w:t>
            </w:r>
            <w:r w:rsidR="009917EB" w:rsidRPr="009917EB">
              <w:rPr>
                <w:rFonts w:hint="eastAsia"/>
                <w:noProof/>
                <w:lang w:eastAsia="zh-CN"/>
              </w:rPr>
              <w:t xml:space="preserve"> </w:t>
            </w:r>
            <w:r>
              <w:rPr>
                <w:rFonts w:hint="eastAsia"/>
                <w:noProof/>
                <w:lang w:eastAsia="zh-CN"/>
              </w:rPr>
              <w:t>needs to be updated.</w:t>
            </w:r>
          </w:p>
          <w:p w14:paraId="1C67A4DF" w14:textId="77777777" w:rsidR="004A239F" w:rsidRPr="00993AE5" w:rsidRDefault="004A239F" w:rsidP="00341595">
            <w:pPr>
              <w:pStyle w:val="CRCoverPage"/>
              <w:spacing w:after="0"/>
              <w:ind w:left="100"/>
              <w:rPr>
                <w:noProof/>
                <w:lang w:eastAsia="zh-CN"/>
              </w:rPr>
            </w:pPr>
          </w:p>
          <w:p w14:paraId="7547D42F" w14:textId="7AB7763A" w:rsidR="00E50205" w:rsidRPr="00221276" w:rsidRDefault="00E50205" w:rsidP="006F0A30">
            <w:pPr>
              <w:pStyle w:val="CRCoverPage"/>
              <w:spacing w:after="0"/>
              <w:ind w:left="100"/>
              <w:rPr>
                <w:noProof/>
                <w:lang w:eastAsia="zh-CN"/>
              </w:rPr>
            </w:pPr>
          </w:p>
        </w:tc>
      </w:tr>
      <w:tr w:rsidR="001E41F3" w14:paraId="2622E547" w14:textId="77777777" w:rsidTr="00547111">
        <w:tc>
          <w:tcPr>
            <w:tcW w:w="2694" w:type="dxa"/>
            <w:gridSpan w:val="2"/>
            <w:tcBorders>
              <w:left w:val="single" w:sz="4" w:space="0" w:color="auto"/>
            </w:tcBorders>
          </w:tcPr>
          <w:p w14:paraId="3518BAE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10C66525" w14:textId="77777777" w:rsidR="001E41F3" w:rsidRPr="000A335D" w:rsidRDefault="001E41F3">
            <w:pPr>
              <w:pStyle w:val="CRCoverPage"/>
              <w:spacing w:after="0"/>
              <w:rPr>
                <w:noProof/>
                <w:sz w:val="8"/>
                <w:szCs w:val="8"/>
                <w:lang w:eastAsia="zh-CN"/>
              </w:rPr>
            </w:pPr>
          </w:p>
        </w:tc>
      </w:tr>
      <w:tr w:rsidR="001E41F3" w14:paraId="3F3E1602" w14:textId="77777777" w:rsidTr="00547111">
        <w:tc>
          <w:tcPr>
            <w:tcW w:w="2694" w:type="dxa"/>
            <w:gridSpan w:val="2"/>
            <w:tcBorders>
              <w:left w:val="single" w:sz="4" w:space="0" w:color="auto"/>
            </w:tcBorders>
          </w:tcPr>
          <w:p w14:paraId="23C2AE6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FDB77C" w14:textId="6E48819F" w:rsidR="0022424A" w:rsidRDefault="00EE28B7" w:rsidP="000D668C">
            <w:pPr>
              <w:pStyle w:val="CRCoverPage"/>
              <w:numPr>
                <w:ilvl w:val="0"/>
                <w:numId w:val="11"/>
              </w:numPr>
              <w:spacing w:after="0"/>
              <w:rPr>
                <w:lang w:eastAsia="zh-CN"/>
              </w:rPr>
            </w:pPr>
            <w:r>
              <w:rPr>
                <w:rFonts w:hint="eastAsia"/>
                <w:noProof/>
                <w:lang w:eastAsia="zh-CN"/>
              </w:rPr>
              <w:t>A</w:t>
            </w:r>
            <w:r w:rsidR="004430A8">
              <w:rPr>
                <w:rFonts w:hint="eastAsia"/>
                <w:noProof/>
                <w:lang w:eastAsia="zh-CN"/>
              </w:rPr>
              <w:t xml:space="preserve">dd the </w:t>
            </w:r>
            <w:r w:rsidR="004430A8" w:rsidRPr="004430A8">
              <w:rPr>
                <w:noProof/>
                <w:lang w:eastAsia="zh-CN"/>
              </w:rPr>
              <w:t>satellite backhaul information</w:t>
            </w:r>
            <w:r w:rsidR="004430A8">
              <w:rPr>
                <w:rFonts w:hint="eastAsia"/>
                <w:noProof/>
                <w:lang w:eastAsia="zh-CN"/>
              </w:rPr>
              <w:t xml:space="preserve"> in</w:t>
            </w:r>
            <w:r w:rsidR="000D668C">
              <w:rPr>
                <w:rFonts w:hint="eastAsia"/>
                <w:noProof/>
                <w:lang w:eastAsia="zh-CN"/>
              </w:rPr>
              <w:t xml:space="preserve"> the</w:t>
            </w:r>
            <w:r w:rsidR="000D668C">
              <w:t xml:space="preserve"> </w:t>
            </w:r>
            <w:r w:rsidR="005E114B">
              <w:rPr>
                <w:noProof/>
                <w:lang w:eastAsia="zh-CN"/>
              </w:rPr>
              <w:t>6.1.3.18</w:t>
            </w:r>
            <w:r w:rsidR="005E114B">
              <w:rPr>
                <w:rFonts w:hint="eastAsia"/>
                <w:noProof/>
                <w:lang w:eastAsia="zh-CN"/>
              </w:rPr>
              <w:t>.</w:t>
            </w:r>
            <w:r w:rsidR="007F55BE">
              <w:t xml:space="preserve"> </w:t>
            </w:r>
          </w:p>
          <w:p w14:paraId="484CA40B" w14:textId="5919E89D" w:rsidR="000D668C" w:rsidRPr="00EA59EF" w:rsidRDefault="000D668C" w:rsidP="000D668C">
            <w:pPr>
              <w:pStyle w:val="CRCoverPage"/>
              <w:spacing w:after="0"/>
              <w:ind w:left="460"/>
              <w:rPr>
                <w:noProof/>
                <w:lang w:eastAsia="zh-CN"/>
              </w:rPr>
            </w:pPr>
          </w:p>
        </w:tc>
      </w:tr>
      <w:tr w:rsidR="001E41F3" w14:paraId="52E9E4A9" w14:textId="77777777" w:rsidTr="00547111">
        <w:tc>
          <w:tcPr>
            <w:tcW w:w="2694" w:type="dxa"/>
            <w:gridSpan w:val="2"/>
            <w:tcBorders>
              <w:left w:val="single" w:sz="4" w:space="0" w:color="auto"/>
            </w:tcBorders>
          </w:tcPr>
          <w:p w14:paraId="4BDF26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DB1CBA" w14:textId="77777777" w:rsidR="001E41F3" w:rsidRPr="009F47CA" w:rsidRDefault="001E41F3">
            <w:pPr>
              <w:pStyle w:val="CRCoverPage"/>
              <w:spacing w:after="0"/>
              <w:rPr>
                <w:noProof/>
                <w:sz w:val="8"/>
                <w:szCs w:val="8"/>
              </w:rPr>
            </w:pPr>
          </w:p>
        </w:tc>
      </w:tr>
      <w:tr w:rsidR="001E41F3" w14:paraId="10889CB4" w14:textId="77777777" w:rsidTr="00547111">
        <w:tc>
          <w:tcPr>
            <w:tcW w:w="2694" w:type="dxa"/>
            <w:gridSpan w:val="2"/>
            <w:tcBorders>
              <w:left w:val="single" w:sz="4" w:space="0" w:color="auto"/>
              <w:bottom w:val="single" w:sz="4" w:space="0" w:color="auto"/>
            </w:tcBorders>
          </w:tcPr>
          <w:p w14:paraId="71F6001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6F0E6A" w14:textId="1C65311B" w:rsidR="001E41F3" w:rsidRDefault="00D61905" w:rsidP="00D61905">
            <w:pPr>
              <w:pStyle w:val="CRCoverPage"/>
              <w:spacing w:after="0"/>
              <w:ind w:left="100"/>
              <w:rPr>
                <w:noProof/>
                <w:lang w:eastAsia="zh-CN"/>
              </w:rPr>
            </w:pPr>
            <w:r>
              <w:rPr>
                <w:rFonts w:hint="eastAsia"/>
                <w:noProof/>
                <w:lang w:eastAsia="zh-CN"/>
              </w:rPr>
              <w:t>T</w:t>
            </w:r>
            <w:r w:rsidRPr="00D61905">
              <w:rPr>
                <w:noProof/>
                <w:lang w:eastAsia="zh-CN"/>
              </w:rPr>
              <w:t>he satellite backhaul information</w:t>
            </w:r>
            <w:r w:rsidRPr="00D61905">
              <w:rPr>
                <w:rFonts w:hint="eastAsia"/>
                <w:noProof/>
                <w:lang w:eastAsia="zh-CN"/>
              </w:rPr>
              <w:t xml:space="preserve"> </w:t>
            </w:r>
            <w:r w:rsidR="004A239F">
              <w:rPr>
                <w:rFonts w:hint="eastAsia"/>
                <w:noProof/>
                <w:lang w:eastAsia="zh-CN"/>
              </w:rPr>
              <w:t xml:space="preserve">can not </w:t>
            </w:r>
            <w:r>
              <w:rPr>
                <w:rFonts w:hint="eastAsia"/>
                <w:noProof/>
                <w:lang w:eastAsia="zh-CN"/>
              </w:rPr>
              <w:t>be exposed to the AF</w:t>
            </w:r>
            <w:r w:rsidR="004A239F" w:rsidRPr="004A239F">
              <w:rPr>
                <w:noProof/>
                <w:lang w:eastAsia="zh-CN"/>
              </w:rPr>
              <w:t xml:space="preserve"> in 5GS</w:t>
            </w:r>
            <w:r w:rsidR="004A239F">
              <w:rPr>
                <w:rFonts w:hint="eastAsia"/>
                <w:noProof/>
                <w:lang w:eastAsia="zh-CN"/>
              </w:rPr>
              <w:t>.</w:t>
            </w:r>
          </w:p>
        </w:tc>
      </w:tr>
      <w:tr w:rsidR="001E41F3" w14:paraId="5F198E28" w14:textId="77777777" w:rsidTr="00547111">
        <w:tc>
          <w:tcPr>
            <w:tcW w:w="2694" w:type="dxa"/>
            <w:gridSpan w:val="2"/>
          </w:tcPr>
          <w:p w14:paraId="63F04E99" w14:textId="77777777" w:rsidR="001E41F3" w:rsidRDefault="001E41F3">
            <w:pPr>
              <w:pStyle w:val="CRCoverPage"/>
              <w:spacing w:after="0"/>
              <w:rPr>
                <w:b/>
                <w:i/>
                <w:noProof/>
                <w:sz w:val="8"/>
                <w:szCs w:val="8"/>
              </w:rPr>
            </w:pPr>
          </w:p>
        </w:tc>
        <w:tc>
          <w:tcPr>
            <w:tcW w:w="6946" w:type="dxa"/>
            <w:gridSpan w:val="9"/>
          </w:tcPr>
          <w:p w14:paraId="1504400A" w14:textId="77777777" w:rsidR="001E41F3" w:rsidRDefault="001E41F3">
            <w:pPr>
              <w:pStyle w:val="CRCoverPage"/>
              <w:spacing w:after="0"/>
              <w:rPr>
                <w:noProof/>
                <w:sz w:val="8"/>
                <w:szCs w:val="8"/>
              </w:rPr>
            </w:pPr>
          </w:p>
        </w:tc>
      </w:tr>
      <w:tr w:rsidR="001E41F3" w14:paraId="6A4B747E" w14:textId="77777777" w:rsidTr="00547111">
        <w:tc>
          <w:tcPr>
            <w:tcW w:w="2694" w:type="dxa"/>
            <w:gridSpan w:val="2"/>
            <w:tcBorders>
              <w:top w:val="single" w:sz="4" w:space="0" w:color="auto"/>
              <w:left w:val="single" w:sz="4" w:space="0" w:color="auto"/>
            </w:tcBorders>
          </w:tcPr>
          <w:p w14:paraId="726F7C2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FAEC63" w14:textId="73BE6AF7" w:rsidR="001E41F3" w:rsidRDefault="000D668C" w:rsidP="000D668C">
            <w:pPr>
              <w:pStyle w:val="CRCoverPage"/>
              <w:spacing w:after="0"/>
              <w:rPr>
                <w:noProof/>
                <w:lang w:eastAsia="zh-CN"/>
              </w:rPr>
            </w:pPr>
            <w:r>
              <w:rPr>
                <w:rFonts w:hint="eastAsia"/>
                <w:noProof/>
                <w:lang w:eastAsia="zh-CN"/>
              </w:rPr>
              <w:t>6.1.3.18</w:t>
            </w:r>
          </w:p>
        </w:tc>
      </w:tr>
      <w:tr w:rsidR="001E41F3" w14:paraId="573D9E38" w14:textId="77777777" w:rsidTr="00547111">
        <w:tc>
          <w:tcPr>
            <w:tcW w:w="2694" w:type="dxa"/>
            <w:gridSpan w:val="2"/>
            <w:tcBorders>
              <w:left w:val="single" w:sz="4" w:space="0" w:color="auto"/>
            </w:tcBorders>
          </w:tcPr>
          <w:p w14:paraId="6BC10081"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663D42EE" w14:textId="77777777" w:rsidR="001E41F3" w:rsidRDefault="001E41F3">
            <w:pPr>
              <w:pStyle w:val="CRCoverPage"/>
              <w:spacing w:after="0"/>
              <w:rPr>
                <w:noProof/>
                <w:sz w:val="8"/>
                <w:szCs w:val="8"/>
              </w:rPr>
            </w:pPr>
          </w:p>
        </w:tc>
      </w:tr>
      <w:tr w:rsidR="001E41F3" w14:paraId="638E69A8" w14:textId="77777777" w:rsidTr="00547111">
        <w:tc>
          <w:tcPr>
            <w:tcW w:w="2694" w:type="dxa"/>
            <w:gridSpan w:val="2"/>
            <w:tcBorders>
              <w:left w:val="single" w:sz="4" w:space="0" w:color="auto"/>
            </w:tcBorders>
          </w:tcPr>
          <w:p w14:paraId="71EBAA8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FAC5C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81518F" w14:textId="77777777" w:rsidR="001E41F3" w:rsidRDefault="001E41F3">
            <w:pPr>
              <w:pStyle w:val="CRCoverPage"/>
              <w:spacing w:after="0"/>
              <w:jc w:val="center"/>
              <w:rPr>
                <w:b/>
                <w:caps/>
                <w:noProof/>
              </w:rPr>
            </w:pPr>
            <w:r>
              <w:rPr>
                <w:b/>
                <w:caps/>
                <w:noProof/>
              </w:rPr>
              <w:t>N</w:t>
            </w:r>
          </w:p>
        </w:tc>
        <w:tc>
          <w:tcPr>
            <w:tcW w:w="2977" w:type="dxa"/>
            <w:gridSpan w:val="4"/>
          </w:tcPr>
          <w:p w14:paraId="4722A9B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D50E33" w14:textId="77777777" w:rsidR="001E41F3" w:rsidRDefault="001E41F3">
            <w:pPr>
              <w:pStyle w:val="CRCoverPage"/>
              <w:spacing w:after="0"/>
              <w:ind w:left="99"/>
              <w:rPr>
                <w:noProof/>
              </w:rPr>
            </w:pPr>
          </w:p>
        </w:tc>
      </w:tr>
      <w:tr w:rsidR="001E41F3" w14:paraId="2DEE0D63" w14:textId="77777777" w:rsidTr="00547111">
        <w:tc>
          <w:tcPr>
            <w:tcW w:w="2694" w:type="dxa"/>
            <w:gridSpan w:val="2"/>
            <w:tcBorders>
              <w:left w:val="single" w:sz="4" w:space="0" w:color="auto"/>
            </w:tcBorders>
          </w:tcPr>
          <w:p w14:paraId="6978358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AAB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EFDDD"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E0DB91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835F5B" w14:textId="77777777" w:rsidR="001E41F3" w:rsidRDefault="00145D43">
            <w:pPr>
              <w:pStyle w:val="CRCoverPage"/>
              <w:spacing w:after="0"/>
              <w:ind w:left="99"/>
              <w:rPr>
                <w:noProof/>
              </w:rPr>
            </w:pPr>
            <w:r>
              <w:rPr>
                <w:noProof/>
              </w:rPr>
              <w:t xml:space="preserve">TS/TR ... CR ... </w:t>
            </w:r>
          </w:p>
        </w:tc>
      </w:tr>
      <w:tr w:rsidR="001E41F3" w14:paraId="4D110182" w14:textId="77777777" w:rsidTr="00547111">
        <w:tc>
          <w:tcPr>
            <w:tcW w:w="2694" w:type="dxa"/>
            <w:gridSpan w:val="2"/>
            <w:tcBorders>
              <w:left w:val="single" w:sz="4" w:space="0" w:color="auto"/>
            </w:tcBorders>
          </w:tcPr>
          <w:p w14:paraId="208454F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BAC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94F97"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A6F31E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9D017" w14:textId="77777777" w:rsidR="001E41F3" w:rsidRDefault="00145D43">
            <w:pPr>
              <w:pStyle w:val="CRCoverPage"/>
              <w:spacing w:after="0"/>
              <w:ind w:left="99"/>
              <w:rPr>
                <w:noProof/>
              </w:rPr>
            </w:pPr>
            <w:r>
              <w:rPr>
                <w:noProof/>
              </w:rPr>
              <w:t xml:space="preserve">TS/TR ... CR ... </w:t>
            </w:r>
          </w:p>
        </w:tc>
      </w:tr>
      <w:tr w:rsidR="001E41F3" w14:paraId="11B8F60D" w14:textId="77777777" w:rsidTr="00547111">
        <w:tc>
          <w:tcPr>
            <w:tcW w:w="2694" w:type="dxa"/>
            <w:gridSpan w:val="2"/>
            <w:tcBorders>
              <w:left w:val="single" w:sz="4" w:space="0" w:color="auto"/>
            </w:tcBorders>
          </w:tcPr>
          <w:p w14:paraId="2073BB6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2EA57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29D8E"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7D3274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96AEB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1514DEB" w14:textId="77777777" w:rsidTr="008863B9">
        <w:tc>
          <w:tcPr>
            <w:tcW w:w="2694" w:type="dxa"/>
            <w:gridSpan w:val="2"/>
            <w:tcBorders>
              <w:left w:val="single" w:sz="4" w:space="0" w:color="auto"/>
            </w:tcBorders>
          </w:tcPr>
          <w:p w14:paraId="7FC40F36" w14:textId="77777777" w:rsidR="001E41F3" w:rsidRDefault="001E41F3">
            <w:pPr>
              <w:pStyle w:val="CRCoverPage"/>
              <w:spacing w:after="0"/>
              <w:rPr>
                <w:b/>
                <w:i/>
                <w:noProof/>
              </w:rPr>
            </w:pPr>
          </w:p>
        </w:tc>
        <w:tc>
          <w:tcPr>
            <w:tcW w:w="6946" w:type="dxa"/>
            <w:gridSpan w:val="9"/>
            <w:tcBorders>
              <w:right w:val="single" w:sz="4" w:space="0" w:color="auto"/>
            </w:tcBorders>
          </w:tcPr>
          <w:p w14:paraId="1F887731" w14:textId="77777777" w:rsidR="001E41F3" w:rsidRDefault="001E41F3">
            <w:pPr>
              <w:pStyle w:val="CRCoverPage"/>
              <w:spacing w:after="0"/>
              <w:rPr>
                <w:noProof/>
              </w:rPr>
            </w:pPr>
          </w:p>
        </w:tc>
      </w:tr>
      <w:tr w:rsidR="001E41F3" w14:paraId="7C9807AA" w14:textId="77777777" w:rsidTr="008863B9">
        <w:tc>
          <w:tcPr>
            <w:tcW w:w="2694" w:type="dxa"/>
            <w:gridSpan w:val="2"/>
            <w:tcBorders>
              <w:left w:val="single" w:sz="4" w:space="0" w:color="auto"/>
              <w:bottom w:val="single" w:sz="4" w:space="0" w:color="auto"/>
            </w:tcBorders>
          </w:tcPr>
          <w:p w14:paraId="372716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8E5677" w14:textId="77777777" w:rsidR="001E41F3" w:rsidRDefault="001E41F3">
            <w:pPr>
              <w:pStyle w:val="CRCoverPage"/>
              <w:spacing w:after="0"/>
              <w:ind w:left="100"/>
              <w:rPr>
                <w:noProof/>
              </w:rPr>
            </w:pPr>
          </w:p>
        </w:tc>
      </w:tr>
      <w:tr w:rsidR="008863B9" w:rsidRPr="008863B9" w14:paraId="2393D8AA" w14:textId="77777777" w:rsidTr="008863B9">
        <w:tc>
          <w:tcPr>
            <w:tcW w:w="2694" w:type="dxa"/>
            <w:gridSpan w:val="2"/>
            <w:tcBorders>
              <w:top w:val="single" w:sz="4" w:space="0" w:color="auto"/>
              <w:bottom w:val="single" w:sz="4" w:space="0" w:color="auto"/>
            </w:tcBorders>
          </w:tcPr>
          <w:p w14:paraId="6F6B0F7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3C9101" w14:textId="77777777" w:rsidR="008863B9" w:rsidRPr="008863B9" w:rsidRDefault="008863B9">
            <w:pPr>
              <w:pStyle w:val="CRCoverPage"/>
              <w:spacing w:after="0"/>
              <w:ind w:left="100"/>
              <w:rPr>
                <w:noProof/>
                <w:sz w:val="8"/>
                <w:szCs w:val="8"/>
              </w:rPr>
            </w:pPr>
          </w:p>
        </w:tc>
      </w:tr>
      <w:tr w:rsidR="008863B9" w14:paraId="00685D44" w14:textId="77777777" w:rsidTr="008863B9">
        <w:tc>
          <w:tcPr>
            <w:tcW w:w="2694" w:type="dxa"/>
            <w:gridSpan w:val="2"/>
            <w:tcBorders>
              <w:top w:val="single" w:sz="4" w:space="0" w:color="auto"/>
              <w:left w:val="single" w:sz="4" w:space="0" w:color="auto"/>
              <w:bottom w:val="single" w:sz="4" w:space="0" w:color="auto"/>
            </w:tcBorders>
          </w:tcPr>
          <w:p w14:paraId="79EBAAA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FDB728" w14:textId="77777777" w:rsidR="008863B9" w:rsidRDefault="008863B9">
            <w:pPr>
              <w:pStyle w:val="CRCoverPage"/>
              <w:spacing w:after="0"/>
              <w:ind w:left="100"/>
              <w:rPr>
                <w:noProof/>
              </w:rPr>
            </w:pPr>
          </w:p>
        </w:tc>
      </w:tr>
    </w:tbl>
    <w:p w14:paraId="3ECEA41D" w14:textId="77777777" w:rsidR="001E41F3" w:rsidRDefault="001E41F3">
      <w:pPr>
        <w:rPr>
          <w:noProof/>
          <w:lang w:eastAsia="zh-CN"/>
        </w:rPr>
        <w:sectPr w:rsidR="001E41F3">
          <w:headerReference w:type="even" r:id="rId15"/>
          <w:footnotePr>
            <w:numRestart w:val="eachSect"/>
          </w:footnotePr>
          <w:pgSz w:w="11907" w:h="16840" w:code="9"/>
          <w:pgMar w:top="1418" w:right="1134" w:bottom="1134" w:left="1134" w:header="680" w:footer="567" w:gutter="0"/>
          <w:cols w:space="720"/>
        </w:sectPr>
      </w:pPr>
    </w:p>
    <w:p w14:paraId="187ABF09" w14:textId="77777777" w:rsidR="001E41F3" w:rsidRDefault="001E41F3">
      <w:pPr>
        <w:rPr>
          <w:noProof/>
          <w:lang w:eastAsia="zh-CN"/>
        </w:rPr>
      </w:pPr>
    </w:p>
    <w:p w14:paraId="37FF7D9C"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5FD22539" w14:textId="77777777" w:rsidR="001C0782" w:rsidRPr="003D4ABF" w:rsidRDefault="001C0782" w:rsidP="001C0782">
      <w:pPr>
        <w:pStyle w:val="4"/>
      </w:pPr>
      <w:bookmarkStart w:id="3" w:name="_Toc114671191"/>
      <w:bookmarkStart w:id="4" w:name="_Toc20204216"/>
      <w:bookmarkStart w:id="5" w:name="_Toc27894908"/>
      <w:bookmarkStart w:id="6" w:name="_Toc36191988"/>
      <w:bookmarkStart w:id="7" w:name="_Toc45193078"/>
      <w:bookmarkStart w:id="8" w:name="_Toc47592710"/>
      <w:bookmarkStart w:id="9" w:name="_Toc51834797"/>
      <w:bookmarkStart w:id="10" w:name="_Toc114668179"/>
      <w:bookmarkStart w:id="11" w:name="_Toc75344709"/>
      <w:bookmarkStart w:id="12" w:name="_Toc83212415"/>
      <w:bookmarkStart w:id="13" w:name="_Toc83212393"/>
      <w:bookmarkStart w:id="14" w:name="_Toc114665095"/>
      <w:bookmarkStart w:id="15" w:name="_Toc20203973"/>
      <w:bookmarkStart w:id="16" w:name="_Toc27894658"/>
      <w:bookmarkStart w:id="17" w:name="_Toc36191725"/>
      <w:bookmarkStart w:id="18" w:name="_Toc45192811"/>
      <w:bookmarkStart w:id="19" w:name="_Toc47592443"/>
      <w:bookmarkStart w:id="20" w:name="_Toc51834524"/>
      <w:bookmarkStart w:id="21" w:name="_Toc114667892"/>
      <w:r w:rsidRPr="003D4ABF">
        <w:t>6.1.3.18</w:t>
      </w:r>
      <w:r w:rsidRPr="003D4ABF">
        <w:tab/>
        <w:t>Event reporting from the</w:t>
      </w:r>
      <w:r w:rsidRPr="003D4ABF">
        <w:rPr>
          <w:rFonts w:eastAsia="宋体"/>
          <w:lang w:eastAsia="zh-CN"/>
        </w:rPr>
        <w:t xml:space="preserve"> </w:t>
      </w:r>
      <w:r w:rsidRPr="003D4ABF">
        <w:t>PCF</w:t>
      </w:r>
      <w:bookmarkEnd w:id="3"/>
    </w:p>
    <w:p w14:paraId="1BEAE68F" w14:textId="77777777" w:rsidR="001C0782" w:rsidRDefault="001C0782" w:rsidP="001C0782">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1D9BB02D" w14:textId="77777777" w:rsidR="001C0782" w:rsidRPr="003D4ABF" w:rsidRDefault="001C0782" w:rsidP="001C0782">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78C278F9" w14:textId="77777777" w:rsidR="001C0782" w:rsidRPr="003D4ABF" w:rsidRDefault="001C0782" w:rsidP="001C0782">
      <w:r w:rsidRPr="003D4ABF">
        <w:t>The events that can be subscribed by the AF and by</w:t>
      </w:r>
      <w:r>
        <w:t xml:space="preserve"> other NFs</w:t>
      </w:r>
      <w:r w:rsidRPr="003D4ABF">
        <w:t xml:space="preserve"> are listed in Table 6.1.3.18-1.</w:t>
      </w:r>
    </w:p>
    <w:p w14:paraId="57A7E55D" w14:textId="77777777" w:rsidR="001C0782" w:rsidRPr="003D4ABF" w:rsidRDefault="001C0782" w:rsidP="001C0782">
      <w:pPr>
        <w:pStyle w:val="TH"/>
        <w:outlineLvl w:val="0"/>
      </w:pPr>
      <w:r w:rsidRPr="003D4ABF">
        <w:lastRenderedPageBreak/>
        <w:t>Table 6.1.3.18-1: Events relevant for reporting from the PCF</w:t>
      </w:r>
    </w:p>
    <w:tbl>
      <w:tblPr>
        <w:tblW w:w="9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5"/>
        <w:gridCol w:w="2812"/>
        <w:gridCol w:w="845"/>
        <w:gridCol w:w="750"/>
        <w:gridCol w:w="845"/>
        <w:gridCol w:w="845"/>
        <w:gridCol w:w="844"/>
        <w:gridCol w:w="833"/>
      </w:tblGrid>
      <w:tr w:rsidR="001C0782" w:rsidRPr="003D4ABF" w14:paraId="6F19CDD2" w14:textId="77777777" w:rsidTr="004A068D">
        <w:trPr>
          <w:cantSplit/>
          <w:trHeight w:val="778"/>
          <w:jc w:val="center"/>
        </w:trPr>
        <w:tc>
          <w:tcPr>
            <w:tcW w:w="1695" w:type="dxa"/>
            <w:shd w:val="clear" w:color="auto" w:fill="auto"/>
          </w:tcPr>
          <w:p w14:paraId="5F16F2D4" w14:textId="77777777" w:rsidR="001C0782" w:rsidRPr="003D4ABF" w:rsidRDefault="001C0782" w:rsidP="00AC0B41">
            <w:pPr>
              <w:pStyle w:val="TAH"/>
              <w:rPr>
                <w:sz w:val="16"/>
                <w:szCs w:val="16"/>
              </w:rPr>
            </w:pPr>
            <w:r w:rsidRPr="003D4ABF">
              <w:rPr>
                <w:sz w:val="16"/>
                <w:szCs w:val="16"/>
              </w:rPr>
              <w:t>Event</w:t>
            </w:r>
          </w:p>
        </w:tc>
        <w:tc>
          <w:tcPr>
            <w:tcW w:w="2812" w:type="dxa"/>
            <w:shd w:val="clear" w:color="auto" w:fill="auto"/>
          </w:tcPr>
          <w:p w14:paraId="0E6EAB40" w14:textId="77777777" w:rsidR="001C0782" w:rsidRPr="003D4ABF" w:rsidRDefault="001C0782" w:rsidP="00AC0B41">
            <w:pPr>
              <w:pStyle w:val="TAH"/>
              <w:rPr>
                <w:sz w:val="16"/>
                <w:szCs w:val="16"/>
              </w:rPr>
            </w:pPr>
            <w:r w:rsidRPr="003D4ABF">
              <w:rPr>
                <w:sz w:val="16"/>
                <w:szCs w:val="16"/>
              </w:rPr>
              <w:t>Description</w:t>
            </w:r>
          </w:p>
        </w:tc>
        <w:tc>
          <w:tcPr>
            <w:tcW w:w="845" w:type="dxa"/>
            <w:shd w:val="clear" w:color="auto" w:fill="auto"/>
          </w:tcPr>
          <w:p w14:paraId="46AC6FDF" w14:textId="77777777" w:rsidR="001C0782" w:rsidRPr="003D4ABF" w:rsidRDefault="001C0782" w:rsidP="00AC0B41">
            <w:pPr>
              <w:pStyle w:val="TAH"/>
              <w:rPr>
                <w:sz w:val="16"/>
                <w:szCs w:val="16"/>
              </w:rPr>
            </w:pPr>
            <w:r>
              <w:rPr>
                <w:sz w:val="16"/>
                <w:szCs w:val="16"/>
              </w:rPr>
              <w:t xml:space="preserve">NF that can subscribe </w:t>
            </w:r>
            <w:r w:rsidRPr="003D4ABF">
              <w:rPr>
                <w:sz w:val="16"/>
                <w:szCs w:val="16"/>
              </w:rPr>
              <w:t>for reporting</w:t>
            </w:r>
          </w:p>
        </w:tc>
        <w:tc>
          <w:tcPr>
            <w:tcW w:w="750" w:type="dxa"/>
            <w:shd w:val="clear" w:color="auto" w:fill="auto"/>
          </w:tcPr>
          <w:p w14:paraId="604C8BA3" w14:textId="77777777" w:rsidR="001C0782" w:rsidRPr="003D4ABF" w:rsidRDefault="001C0782" w:rsidP="00AC0B41">
            <w:pPr>
              <w:pStyle w:val="TAH"/>
              <w:rPr>
                <w:rFonts w:eastAsia="宋体"/>
                <w:sz w:val="16"/>
                <w:szCs w:val="16"/>
                <w:lang w:eastAsia="zh-CN"/>
              </w:rPr>
            </w:pPr>
            <w:r w:rsidRPr="003D4ABF">
              <w:rPr>
                <w:rFonts w:eastAsia="宋体"/>
                <w:sz w:val="16"/>
                <w:szCs w:val="16"/>
                <w:lang w:eastAsia="zh-CN"/>
              </w:rPr>
              <w:t>Availability for Rx PDU Session (NOTE 2)</w:t>
            </w:r>
          </w:p>
        </w:tc>
        <w:tc>
          <w:tcPr>
            <w:tcW w:w="845" w:type="dxa"/>
            <w:shd w:val="clear" w:color="auto" w:fill="auto"/>
          </w:tcPr>
          <w:p w14:paraId="7395CCF2" w14:textId="77777777" w:rsidR="001C0782" w:rsidRPr="003D4ABF" w:rsidRDefault="001C0782" w:rsidP="00AC0B41">
            <w:pPr>
              <w:pStyle w:val="TAH"/>
              <w:rPr>
                <w:rFonts w:eastAsia="宋体"/>
                <w:sz w:val="16"/>
                <w:szCs w:val="16"/>
                <w:lang w:eastAsia="zh-CN"/>
              </w:rPr>
            </w:pPr>
            <w:r w:rsidRPr="003D4ABF">
              <w:rPr>
                <w:rFonts w:eastAsia="宋体"/>
                <w:sz w:val="16"/>
                <w:szCs w:val="16"/>
                <w:lang w:eastAsia="zh-CN"/>
              </w:rPr>
              <w:t xml:space="preserve">Availability for N5 per PDU Session </w:t>
            </w:r>
          </w:p>
        </w:tc>
        <w:tc>
          <w:tcPr>
            <w:tcW w:w="845" w:type="dxa"/>
            <w:shd w:val="clear" w:color="auto" w:fill="auto"/>
          </w:tcPr>
          <w:p w14:paraId="54E44CDC" w14:textId="77777777" w:rsidR="001C0782" w:rsidRPr="003D4ABF" w:rsidRDefault="001C0782" w:rsidP="00AC0B41">
            <w:pPr>
              <w:pStyle w:val="TAH"/>
              <w:rPr>
                <w:rFonts w:eastAsia="宋体"/>
                <w:sz w:val="16"/>
                <w:szCs w:val="16"/>
                <w:lang w:eastAsia="zh-CN"/>
              </w:rPr>
            </w:pPr>
            <w:r w:rsidRPr="003D4ABF">
              <w:rPr>
                <w:rFonts w:eastAsia="宋体"/>
                <w:sz w:val="16"/>
                <w:szCs w:val="16"/>
                <w:lang w:eastAsia="zh-CN"/>
              </w:rPr>
              <w:t>Availability for Bulk Subscription</w:t>
            </w:r>
          </w:p>
          <w:p w14:paraId="556571CE" w14:textId="77777777" w:rsidR="001C0782" w:rsidRPr="003D4ABF" w:rsidRDefault="001C0782" w:rsidP="00AC0B41">
            <w:pPr>
              <w:pStyle w:val="TAH"/>
              <w:rPr>
                <w:rFonts w:eastAsia="宋体"/>
                <w:sz w:val="16"/>
                <w:szCs w:val="16"/>
                <w:lang w:eastAsia="zh-CN"/>
              </w:rPr>
            </w:pPr>
            <w:r w:rsidRPr="003D4ABF">
              <w:rPr>
                <w:rFonts w:eastAsia="宋体"/>
                <w:sz w:val="16"/>
                <w:szCs w:val="16"/>
                <w:lang w:eastAsia="zh-CN"/>
              </w:rPr>
              <w:t>(NOTE 1)</w:t>
            </w:r>
          </w:p>
        </w:tc>
        <w:tc>
          <w:tcPr>
            <w:tcW w:w="844" w:type="dxa"/>
            <w:shd w:val="clear" w:color="auto" w:fill="auto"/>
          </w:tcPr>
          <w:p w14:paraId="2FCBDC88" w14:textId="77777777" w:rsidR="001C0782" w:rsidRPr="003D4ABF" w:rsidRDefault="001C0782" w:rsidP="00AC0B41">
            <w:pPr>
              <w:pStyle w:val="TAH"/>
              <w:rPr>
                <w:rFonts w:eastAsia="宋体"/>
                <w:sz w:val="16"/>
                <w:szCs w:val="16"/>
                <w:lang w:eastAsia="zh-CN"/>
              </w:rPr>
            </w:pPr>
            <w:r w:rsidRPr="003D4ABF">
              <w:rPr>
                <w:rFonts w:eastAsia="宋体"/>
                <w:sz w:val="16"/>
                <w:szCs w:val="16"/>
                <w:lang w:eastAsia="zh-CN"/>
              </w:rPr>
              <w:t>Availability for N43 per SUPI, DNN, S-NSSAI</w:t>
            </w:r>
          </w:p>
        </w:tc>
        <w:tc>
          <w:tcPr>
            <w:tcW w:w="833" w:type="dxa"/>
            <w:shd w:val="clear" w:color="auto" w:fill="auto"/>
          </w:tcPr>
          <w:p w14:paraId="3AD80813" w14:textId="77777777" w:rsidR="001C0782" w:rsidRPr="003D4ABF" w:rsidRDefault="001C0782" w:rsidP="00AC0B41">
            <w:pPr>
              <w:pStyle w:val="TAH"/>
              <w:rPr>
                <w:rFonts w:eastAsia="宋体"/>
                <w:sz w:val="16"/>
                <w:szCs w:val="16"/>
                <w:lang w:eastAsia="zh-CN"/>
              </w:rPr>
            </w:pPr>
            <w:r w:rsidRPr="003D4ABF">
              <w:rPr>
                <w:rFonts w:eastAsia="宋体"/>
                <w:sz w:val="16"/>
                <w:szCs w:val="16"/>
                <w:lang w:eastAsia="zh-CN"/>
              </w:rPr>
              <w:t>Availability for N5 per UE</w:t>
            </w:r>
          </w:p>
          <w:p w14:paraId="0CBAA35D" w14:textId="77777777" w:rsidR="001C0782" w:rsidRPr="003D4ABF" w:rsidRDefault="001C0782" w:rsidP="00AC0B41">
            <w:pPr>
              <w:pStyle w:val="TAH"/>
              <w:rPr>
                <w:rFonts w:eastAsia="宋体"/>
                <w:sz w:val="16"/>
                <w:szCs w:val="16"/>
                <w:lang w:eastAsia="zh-CN"/>
              </w:rPr>
            </w:pPr>
            <w:r w:rsidRPr="003D4ABF">
              <w:rPr>
                <w:rFonts w:eastAsia="宋体"/>
                <w:sz w:val="16"/>
                <w:szCs w:val="16"/>
                <w:lang w:eastAsia="zh-CN"/>
              </w:rPr>
              <w:t>(NOTE 6)</w:t>
            </w:r>
          </w:p>
        </w:tc>
      </w:tr>
      <w:tr w:rsidR="001C0782" w:rsidRPr="003D4ABF" w14:paraId="0BF2DAC4" w14:textId="77777777" w:rsidTr="004A068D">
        <w:trPr>
          <w:cantSplit/>
          <w:trHeight w:val="382"/>
          <w:jc w:val="center"/>
        </w:trPr>
        <w:tc>
          <w:tcPr>
            <w:tcW w:w="1695" w:type="dxa"/>
            <w:shd w:val="clear" w:color="auto" w:fill="auto"/>
          </w:tcPr>
          <w:p w14:paraId="4BF9E37B" w14:textId="77777777" w:rsidR="001C0782" w:rsidRPr="003D4ABF" w:rsidRDefault="001C0782" w:rsidP="00AC0B41">
            <w:pPr>
              <w:pStyle w:val="TAL"/>
              <w:rPr>
                <w:sz w:val="16"/>
                <w:szCs w:val="16"/>
              </w:rPr>
            </w:pPr>
            <w:r w:rsidRPr="003D4ABF">
              <w:rPr>
                <w:sz w:val="16"/>
                <w:szCs w:val="16"/>
              </w:rPr>
              <w:t>PLMN Identifier Notification</w:t>
            </w:r>
          </w:p>
          <w:p w14:paraId="4C98B8A1" w14:textId="77777777" w:rsidR="001C0782" w:rsidRPr="003D4ABF" w:rsidRDefault="001C0782" w:rsidP="00AC0B41">
            <w:pPr>
              <w:pStyle w:val="TAL"/>
              <w:rPr>
                <w:sz w:val="16"/>
                <w:szCs w:val="16"/>
              </w:rPr>
            </w:pPr>
            <w:r w:rsidRPr="003D4ABF">
              <w:rPr>
                <w:sz w:val="16"/>
                <w:szCs w:val="16"/>
              </w:rPr>
              <w:t>(NOTE 5)</w:t>
            </w:r>
          </w:p>
        </w:tc>
        <w:tc>
          <w:tcPr>
            <w:tcW w:w="2812" w:type="dxa"/>
            <w:shd w:val="clear" w:color="auto" w:fill="auto"/>
          </w:tcPr>
          <w:p w14:paraId="19EFD541" w14:textId="77777777" w:rsidR="001C0782" w:rsidRPr="003D4ABF" w:rsidRDefault="001C0782" w:rsidP="00AC0B41">
            <w:pPr>
              <w:pStyle w:val="TAL"/>
              <w:rPr>
                <w:sz w:val="16"/>
                <w:szCs w:val="16"/>
              </w:rPr>
            </w:pPr>
            <w:r w:rsidRPr="003D4ABF">
              <w:rPr>
                <w:sz w:val="16"/>
                <w:szCs w:val="16"/>
              </w:rPr>
              <w:t>The PLMN identifier or SNPN identifier where the UE is currently located.</w:t>
            </w:r>
          </w:p>
        </w:tc>
        <w:tc>
          <w:tcPr>
            <w:tcW w:w="845" w:type="dxa"/>
            <w:shd w:val="clear" w:color="auto" w:fill="auto"/>
          </w:tcPr>
          <w:p w14:paraId="20D4CD25" w14:textId="77777777" w:rsidR="001C0782" w:rsidRPr="003D4ABF" w:rsidRDefault="001C0782" w:rsidP="00AC0B41">
            <w:pPr>
              <w:pStyle w:val="TAC"/>
              <w:rPr>
                <w:sz w:val="16"/>
                <w:szCs w:val="16"/>
              </w:rPr>
            </w:pPr>
            <w:r w:rsidRPr="003D4ABF">
              <w:rPr>
                <w:sz w:val="16"/>
                <w:szCs w:val="16"/>
              </w:rPr>
              <w:t>AF</w:t>
            </w:r>
          </w:p>
        </w:tc>
        <w:tc>
          <w:tcPr>
            <w:tcW w:w="750" w:type="dxa"/>
            <w:shd w:val="clear" w:color="auto" w:fill="auto"/>
          </w:tcPr>
          <w:p w14:paraId="1ECED691"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Yes</w:t>
            </w:r>
          </w:p>
        </w:tc>
        <w:tc>
          <w:tcPr>
            <w:tcW w:w="845" w:type="dxa"/>
            <w:shd w:val="clear" w:color="auto" w:fill="auto"/>
          </w:tcPr>
          <w:p w14:paraId="000A2F27"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Yes</w:t>
            </w:r>
          </w:p>
        </w:tc>
        <w:tc>
          <w:tcPr>
            <w:tcW w:w="845" w:type="dxa"/>
            <w:shd w:val="clear" w:color="auto" w:fill="auto"/>
          </w:tcPr>
          <w:p w14:paraId="21BFA0AB"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Yes</w:t>
            </w:r>
          </w:p>
        </w:tc>
        <w:tc>
          <w:tcPr>
            <w:tcW w:w="844" w:type="dxa"/>
            <w:shd w:val="clear" w:color="auto" w:fill="auto"/>
          </w:tcPr>
          <w:p w14:paraId="4F838E1F"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c>
          <w:tcPr>
            <w:tcW w:w="833" w:type="dxa"/>
            <w:shd w:val="clear" w:color="auto" w:fill="auto"/>
          </w:tcPr>
          <w:p w14:paraId="04F0261D"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r>
      <w:tr w:rsidR="001C0782" w:rsidRPr="003D4ABF" w14:paraId="22304D0D" w14:textId="77777777" w:rsidTr="004A068D">
        <w:trPr>
          <w:cantSplit/>
          <w:trHeight w:val="382"/>
          <w:jc w:val="center"/>
        </w:trPr>
        <w:tc>
          <w:tcPr>
            <w:tcW w:w="1695" w:type="dxa"/>
            <w:shd w:val="clear" w:color="auto" w:fill="auto"/>
          </w:tcPr>
          <w:p w14:paraId="7EBF3577" w14:textId="77777777" w:rsidR="001C0782" w:rsidRPr="003D4ABF" w:rsidRDefault="001C0782" w:rsidP="00AC0B41">
            <w:pPr>
              <w:pStyle w:val="TAL"/>
              <w:rPr>
                <w:sz w:val="16"/>
                <w:szCs w:val="16"/>
              </w:rPr>
            </w:pPr>
            <w:r w:rsidRPr="003D4ABF">
              <w:rPr>
                <w:sz w:val="16"/>
                <w:szCs w:val="16"/>
              </w:rPr>
              <w:t>Change of Access Type</w:t>
            </w:r>
          </w:p>
        </w:tc>
        <w:tc>
          <w:tcPr>
            <w:tcW w:w="2812" w:type="dxa"/>
            <w:shd w:val="clear" w:color="auto" w:fill="auto"/>
          </w:tcPr>
          <w:p w14:paraId="08731324" w14:textId="77777777" w:rsidR="001C0782" w:rsidRPr="003D4ABF" w:rsidRDefault="001C0782" w:rsidP="00AC0B41">
            <w:pPr>
              <w:pStyle w:val="TAL"/>
              <w:rPr>
                <w:sz w:val="16"/>
                <w:szCs w:val="16"/>
              </w:rPr>
            </w:pPr>
            <w:r w:rsidRPr="003D4ABF">
              <w:rPr>
                <w:sz w:val="16"/>
                <w:szCs w:val="16"/>
              </w:rPr>
              <w:t>The Access Type and, if applicable, the RAT Type of the PDU Session has changed.</w:t>
            </w:r>
          </w:p>
        </w:tc>
        <w:tc>
          <w:tcPr>
            <w:tcW w:w="845" w:type="dxa"/>
            <w:shd w:val="clear" w:color="auto" w:fill="auto"/>
          </w:tcPr>
          <w:p w14:paraId="41B1F7C3" w14:textId="77777777" w:rsidR="001C0782" w:rsidRPr="003D4ABF" w:rsidRDefault="001C0782" w:rsidP="00AC0B41">
            <w:pPr>
              <w:pStyle w:val="TAC"/>
              <w:rPr>
                <w:sz w:val="16"/>
                <w:szCs w:val="16"/>
              </w:rPr>
            </w:pPr>
            <w:r w:rsidRPr="003D4ABF">
              <w:rPr>
                <w:sz w:val="16"/>
                <w:szCs w:val="16"/>
              </w:rPr>
              <w:t>AF</w:t>
            </w:r>
          </w:p>
        </w:tc>
        <w:tc>
          <w:tcPr>
            <w:tcW w:w="750" w:type="dxa"/>
            <w:shd w:val="clear" w:color="auto" w:fill="auto"/>
          </w:tcPr>
          <w:p w14:paraId="637AC9B5"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Yes</w:t>
            </w:r>
          </w:p>
        </w:tc>
        <w:tc>
          <w:tcPr>
            <w:tcW w:w="845" w:type="dxa"/>
            <w:shd w:val="clear" w:color="auto" w:fill="auto"/>
          </w:tcPr>
          <w:p w14:paraId="789904BC"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Yes</w:t>
            </w:r>
          </w:p>
        </w:tc>
        <w:tc>
          <w:tcPr>
            <w:tcW w:w="845" w:type="dxa"/>
            <w:shd w:val="clear" w:color="auto" w:fill="auto"/>
          </w:tcPr>
          <w:p w14:paraId="2157944A"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Yes</w:t>
            </w:r>
          </w:p>
        </w:tc>
        <w:tc>
          <w:tcPr>
            <w:tcW w:w="844" w:type="dxa"/>
            <w:shd w:val="clear" w:color="auto" w:fill="auto"/>
          </w:tcPr>
          <w:p w14:paraId="37E09541"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c>
          <w:tcPr>
            <w:tcW w:w="833" w:type="dxa"/>
            <w:shd w:val="clear" w:color="auto" w:fill="auto"/>
          </w:tcPr>
          <w:p w14:paraId="3DCAA532"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r>
      <w:tr w:rsidR="001C0782" w:rsidRPr="003D4ABF" w14:paraId="3832B3D6" w14:textId="77777777" w:rsidTr="004A068D">
        <w:trPr>
          <w:cantSplit/>
          <w:trHeight w:val="183"/>
          <w:jc w:val="center"/>
        </w:trPr>
        <w:tc>
          <w:tcPr>
            <w:tcW w:w="1695" w:type="dxa"/>
            <w:shd w:val="clear" w:color="auto" w:fill="auto"/>
          </w:tcPr>
          <w:p w14:paraId="3208B60D" w14:textId="77777777" w:rsidR="001C0782" w:rsidRPr="003D4ABF" w:rsidRDefault="001C0782" w:rsidP="00AC0B41">
            <w:pPr>
              <w:pStyle w:val="TAL"/>
              <w:rPr>
                <w:sz w:val="16"/>
                <w:szCs w:val="16"/>
              </w:rPr>
            </w:pPr>
            <w:r w:rsidRPr="003D4ABF">
              <w:rPr>
                <w:sz w:val="16"/>
                <w:szCs w:val="16"/>
              </w:rPr>
              <w:t xml:space="preserve">EPS </w:t>
            </w:r>
            <w:proofErr w:type="spellStart"/>
            <w:r w:rsidRPr="003D4ABF">
              <w:rPr>
                <w:sz w:val="16"/>
                <w:szCs w:val="16"/>
              </w:rPr>
              <w:t>fallback</w:t>
            </w:r>
            <w:proofErr w:type="spellEnd"/>
          </w:p>
        </w:tc>
        <w:tc>
          <w:tcPr>
            <w:tcW w:w="2812" w:type="dxa"/>
            <w:shd w:val="clear" w:color="auto" w:fill="auto"/>
          </w:tcPr>
          <w:p w14:paraId="133CF1C2" w14:textId="77777777" w:rsidR="001C0782" w:rsidRPr="003D4ABF" w:rsidRDefault="001C0782" w:rsidP="00AC0B41">
            <w:pPr>
              <w:pStyle w:val="TAL"/>
              <w:rPr>
                <w:sz w:val="16"/>
                <w:szCs w:val="16"/>
              </w:rPr>
            </w:pPr>
            <w:r w:rsidRPr="003D4ABF">
              <w:rPr>
                <w:sz w:val="16"/>
                <w:szCs w:val="16"/>
              </w:rPr>
              <w:t xml:space="preserve">EPS </w:t>
            </w:r>
            <w:proofErr w:type="spellStart"/>
            <w:r w:rsidRPr="003D4ABF">
              <w:rPr>
                <w:sz w:val="16"/>
                <w:szCs w:val="16"/>
              </w:rPr>
              <w:t>fallback</w:t>
            </w:r>
            <w:proofErr w:type="spellEnd"/>
            <w:r w:rsidRPr="003D4ABF">
              <w:rPr>
                <w:sz w:val="16"/>
                <w:szCs w:val="16"/>
              </w:rPr>
              <w:t xml:space="preserve"> is initiated</w:t>
            </w:r>
          </w:p>
        </w:tc>
        <w:tc>
          <w:tcPr>
            <w:tcW w:w="845" w:type="dxa"/>
            <w:shd w:val="clear" w:color="auto" w:fill="auto"/>
          </w:tcPr>
          <w:p w14:paraId="24135B92" w14:textId="77777777" w:rsidR="001C0782" w:rsidRPr="003D4ABF" w:rsidRDefault="001C0782" w:rsidP="00AC0B41">
            <w:pPr>
              <w:pStyle w:val="TAC"/>
              <w:rPr>
                <w:sz w:val="16"/>
                <w:szCs w:val="16"/>
              </w:rPr>
            </w:pPr>
            <w:r w:rsidRPr="003D4ABF">
              <w:rPr>
                <w:sz w:val="16"/>
                <w:szCs w:val="16"/>
              </w:rPr>
              <w:t>AF</w:t>
            </w:r>
          </w:p>
        </w:tc>
        <w:tc>
          <w:tcPr>
            <w:tcW w:w="750" w:type="dxa"/>
            <w:shd w:val="clear" w:color="auto" w:fill="auto"/>
          </w:tcPr>
          <w:p w14:paraId="15ACBD71"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Yes</w:t>
            </w:r>
          </w:p>
        </w:tc>
        <w:tc>
          <w:tcPr>
            <w:tcW w:w="845" w:type="dxa"/>
            <w:shd w:val="clear" w:color="auto" w:fill="auto"/>
          </w:tcPr>
          <w:p w14:paraId="1EEC63E1"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Yes</w:t>
            </w:r>
          </w:p>
        </w:tc>
        <w:tc>
          <w:tcPr>
            <w:tcW w:w="845" w:type="dxa"/>
            <w:shd w:val="clear" w:color="auto" w:fill="auto"/>
          </w:tcPr>
          <w:p w14:paraId="6DC081AE"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c>
          <w:tcPr>
            <w:tcW w:w="844" w:type="dxa"/>
            <w:shd w:val="clear" w:color="auto" w:fill="auto"/>
          </w:tcPr>
          <w:p w14:paraId="0D3BF357"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c>
          <w:tcPr>
            <w:tcW w:w="833" w:type="dxa"/>
            <w:shd w:val="clear" w:color="auto" w:fill="auto"/>
          </w:tcPr>
          <w:p w14:paraId="4FF2FF23"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r>
      <w:tr w:rsidR="001C0782" w:rsidRPr="003D4ABF" w14:paraId="286DD3FE" w14:textId="77777777" w:rsidTr="004A068D">
        <w:trPr>
          <w:cantSplit/>
          <w:trHeight w:val="395"/>
          <w:jc w:val="center"/>
        </w:trPr>
        <w:tc>
          <w:tcPr>
            <w:tcW w:w="1695" w:type="dxa"/>
            <w:shd w:val="clear" w:color="auto" w:fill="auto"/>
          </w:tcPr>
          <w:p w14:paraId="0C29F595" w14:textId="77777777" w:rsidR="001C0782" w:rsidRPr="003D4ABF" w:rsidRDefault="001C0782" w:rsidP="00AC0B41">
            <w:pPr>
              <w:pStyle w:val="TAL"/>
              <w:rPr>
                <w:sz w:val="16"/>
                <w:szCs w:val="16"/>
              </w:rPr>
            </w:pPr>
            <w:r w:rsidRPr="003D4ABF">
              <w:rPr>
                <w:sz w:val="16"/>
                <w:szCs w:val="16"/>
              </w:rPr>
              <w:t>Signalling path status</w:t>
            </w:r>
          </w:p>
        </w:tc>
        <w:tc>
          <w:tcPr>
            <w:tcW w:w="2812" w:type="dxa"/>
            <w:shd w:val="clear" w:color="auto" w:fill="auto"/>
          </w:tcPr>
          <w:p w14:paraId="40BF0AA1" w14:textId="77777777" w:rsidR="001C0782" w:rsidRPr="003D4ABF" w:rsidRDefault="001C0782" w:rsidP="00AC0B41">
            <w:pPr>
              <w:pStyle w:val="TAL"/>
              <w:rPr>
                <w:sz w:val="16"/>
                <w:szCs w:val="16"/>
              </w:rPr>
            </w:pPr>
            <w:r w:rsidRPr="003D4ABF">
              <w:rPr>
                <w:sz w:val="16"/>
                <w:szCs w:val="16"/>
              </w:rPr>
              <w:t>The status of the resources related to the signalling traffic of the AF session.</w:t>
            </w:r>
          </w:p>
        </w:tc>
        <w:tc>
          <w:tcPr>
            <w:tcW w:w="845" w:type="dxa"/>
            <w:shd w:val="clear" w:color="auto" w:fill="auto"/>
          </w:tcPr>
          <w:p w14:paraId="7C07907C" w14:textId="77777777" w:rsidR="001C0782" w:rsidRPr="003D4ABF" w:rsidRDefault="001C0782" w:rsidP="00AC0B41">
            <w:pPr>
              <w:pStyle w:val="TAC"/>
              <w:rPr>
                <w:sz w:val="16"/>
                <w:szCs w:val="16"/>
              </w:rPr>
            </w:pPr>
            <w:r w:rsidRPr="003D4ABF">
              <w:rPr>
                <w:sz w:val="16"/>
                <w:szCs w:val="16"/>
              </w:rPr>
              <w:t>AF</w:t>
            </w:r>
          </w:p>
        </w:tc>
        <w:tc>
          <w:tcPr>
            <w:tcW w:w="750" w:type="dxa"/>
            <w:shd w:val="clear" w:color="auto" w:fill="auto"/>
          </w:tcPr>
          <w:p w14:paraId="493EE89F"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Yes</w:t>
            </w:r>
          </w:p>
        </w:tc>
        <w:tc>
          <w:tcPr>
            <w:tcW w:w="845" w:type="dxa"/>
            <w:shd w:val="clear" w:color="auto" w:fill="auto"/>
          </w:tcPr>
          <w:p w14:paraId="0D6EF41B"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Yes</w:t>
            </w:r>
          </w:p>
        </w:tc>
        <w:tc>
          <w:tcPr>
            <w:tcW w:w="845" w:type="dxa"/>
            <w:shd w:val="clear" w:color="auto" w:fill="auto"/>
          </w:tcPr>
          <w:p w14:paraId="74976933"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c>
          <w:tcPr>
            <w:tcW w:w="844" w:type="dxa"/>
            <w:shd w:val="clear" w:color="auto" w:fill="auto"/>
          </w:tcPr>
          <w:p w14:paraId="6FABCEF9"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c>
          <w:tcPr>
            <w:tcW w:w="833" w:type="dxa"/>
            <w:shd w:val="clear" w:color="auto" w:fill="auto"/>
          </w:tcPr>
          <w:p w14:paraId="2D3013A1"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r>
      <w:tr w:rsidR="001C0782" w:rsidRPr="003D4ABF" w14:paraId="1C570E12" w14:textId="77777777" w:rsidTr="004A068D">
        <w:trPr>
          <w:cantSplit/>
          <w:trHeight w:val="382"/>
          <w:jc w:val="center"/>
        </w:trPr>
        <w:tc>
          <w:tcPr>
            <w:tcW w:w="1695" w:type="dxa"/>
            <w:shd w:val="clear" w:color="auto" w:fill="auto"/>
          </w:tcPr>
          <w:p w14:paraId="186A7C36" w14:textId="77777777" w:rsidR="001C0782" w:rsidRPr="003D4ABF" w:rsidRDefault="001C0782" w:rsidP="00AC0B41">
            <w:pPr>
              <w:pStyle w:val="TAL"/>
              <w:rPr>
                <w:sz w:val="16"/>
                <w:szCs w:val="16"/>
              </w:rPr>
            </w:pPr>
            <w:r w:rsidRPr="003D4ABF">
              <w:rPr>
                <w:sz w:val="16"/>
                <w:szCs w:val="16"/>
              </w:rPr>
              <w:t>Access Network Charging Correlation Information</w:t>
            </w:r>
          </w:p>
        </w:tc>
        <w:tc>
          <w:tcPr>
            <w:tcW w:w="2812" w:type="dxa"/>
            <w:shd w:val="clear" w:color="auto" w:fill="auto"/>
          </w:tcPr>
          <w:p w14:paraId="482BDB4A" w14:textId="77777777" w:rsidR="001C0782" w:rsidRPr="003D4ABF" w:rsidRDefault="001C0782" w:rsidP="00AC0B41">
            <w:pPr>
              <w:pStyle w:val="TAL"/>
              <w:rPr>
                <w:sz w:val="16"/>
                <w:szCs w:val="16"/>
              </w:rPr>
            </w:pPr>
            <w:r w:rsidRPr="003D4ABF">
              <w:rPr>
                <w:sz w:val="16"/>
                <w:szCs w:val="16"/>
              </w:rPr>
              <w:t>The Access Network Charging Correlation Information of the resources allocated for the AF session.</w:t>
            </w:r>
          </w:p>
        </w:tc>
        <w:tc>
          <w:tcPr>
            <w:tcW w:w="845" w:type="dxa"/>
            <w:shd w:val="clear" w:color="auto" w:fill="auto"/>
          </w:tcPr>
          <w:p w14:paraId="55887E26" w14:textId="77777777" w:rsidR="001C0782" w:rsidRPr="003D4ABF" w:rsidRDefault="001C0782" w:rsidP="00AC0B41">
            <w:pPr>
              <w:pStyle w:val="TAC"/>
              <w:rPr>
                <w:sz w:val="16"/>
                <w:szCs w:val="16"/>
              </w:rPr>
            </w:pPr>
            <w:r w:rsidRPr="003D4ABF">
              <w:rPr>
                <w:sz w:val="16"/>
                <w:szCs w:val="16"/>
              </w:rPr>
              <w:t>AF</w:t>
            </w:r>
          </w:p>
        </w:tc>
        <w:tc>
          <w:tcPr>
            <w:tcW w:w="750" w:type="dxa"/>
            <w:shd w:val="clear" w:color="auto" w:fill="auto"/>
          </w:tcPr>
          <w:p w14:paraId="705C5098"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Yes</w:t>
            </w:r>
          </w:p>
        </w:tc>
        <w:tc>
          <w:tcPr>
            <w:tcW w:w="845" w:type="dxa"/>
            <w:shd w:val="clear" w:color="auto" w:fill="auto"/>
          </w:tcPr>
          <w:p w14:paraId="208CBA6D"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Yes</w:t>
            </w:r>
          </w:p>
        </w:tc>
        <w:tc>
          <w:tcPr>
            <w:tcW w:w="845" w:type="dxa"/>
            <w:shd w:val="clear" w:color="auto" w:fill="auto"/>
          </w:tcPr>
          <w:p w14:paraId="51D8ADF4"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c>
          <w:tcPr>
            <w:tcW w:w="844" w:type="dxa"/>
            <w:shd w:val="clear" w:color="auto" w:fill="auto"/>
          </w:tcPr>
          <w:p w14:paraId="009658FD"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c>
          <w:tcPr>
            <w:tcW w:w="833" w:type="dxa"/>
            <w:shd w:val="clear" w:color="auto" w:fill="auto"/>
          </w:tcPr>
          <w:p w14:paraId="22E0923E"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r>
      <w:tr w:rsidR="001C0782" w:rsidRPr="003D4ABF" w14:paraId="3B29F919" w14:textId="77777777" w:rsidTr="004A068D">
        <w:trPr>
          <w:cantSplit/>
          <w:trHeight w:val="382"/>
          <w:jc w:val="center"/>
        </w:trPr>
        <w:tc>
          <w:tcPr>
            <w:tcW w:w="1695" w:type="dxa"/>
            <w:shd w:val="clear" w:color="auto" w:fill="auto"/>
          </w:tcPr>
          <w:p w14:paraId="52C39AB2" w14:textId="77777777" w:rsidR="001C0782" w:rsidRPr="003D4ABF" w:rsidRDefault="001C0782" w:rsidP="00AC0B41">
            <w:pPr>
              <w:pStyle w:val="TAL"/>
              <w:rPr>
                <w:sz w:val="16"/>
                <w:szCs w:val="16"/>
              </w:rPr>
            </w:pPr>
            <w:r w:rsidRPr="003D4ABF">
              <w:rPr>
                <w:sz w:val="16"/>
                <w:szCs w:val="16"/>
              </w:rPr>
              <w:t>Access Network Information Notification</w:t>
            </w:r>
          </w:p>
        </w:tc>
        <w:tc>
          <w:tcPr>
            <w:tcW w:w="2812" w:type="dxa"/>
            <w:shd w:val="clear" w:color="auto" w:fill="auto"/>
          </w:tcPr>
          <w:p w14:paraId="3512922B" w14:textId="77777777" w:rsidR="001C0782" w:rsidRPr="003D4ABF" w:rsidRDefault="001C0782" w:rsidP="00AC0B41">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845" w:type="dxa"/>
            <w:shd w:val="clear" w:color="auto" w:fill="auto"/>
          </w:tcPr>
          <w:p w14:paraId="247E4248" w14:textId="77777777" w:rsidR="001C0782" w:rsidRPr="003D4ABF" w:rsidRDefault="001C0782" w:rsidP="00AC0B41">
            <w:pPr>
              <w:pStyle w:val="TAC"/>
              <w:rPr>
                <w:sz w:val="16"/>
                <w:szCs w:val="16"/>
              </w:rPr>
            </w:pPr>
            <w:r w:rsidRPr="003D4ABF">
              <w:rPr>
                <w:sz w:val="16"/>
                <w:szCs w:val="16"/>
              </w:rPr>
              <w:t>AF</w:t>
            </w:r>
          </w:p>
        </w:tc>
        <w:tc>
          <w:tcPr>
            <w:tcW w:w="750" w:type="dxa"/>
            <w:shd w:val="clear" w:color="auto" w:fill="auto"/>
          </w:tcPr>
          <w:p w14:paraId="1AC182A6" w14:textId="77777777" w:rsidR="001C0782" w:rsidRPr="003D4ABF" w:rsidRDefault="001C0782" w:rsidP="00AC0B41">
            <w:pPr>
              <w:pStyle w:val="TAC"/>
              <w:rPr>
                <w:rFonts w:eastAsia="宋体"/>
                <w:sz w:val="16"/>
                <w:szCs w:val="16"/>
              </w:rPr>
            </w:pPr>
            <w:r w:rsidRPr="003D4ABF">
              <w:rPr>
                <w:rFonts w:eastAsia="宋体"/>
                <w:sz w:val="16"/>
                <w:szCs w:val="16"/>
              </w:rPr>
              <w:t>Yes</w:t>
            </w:r>
          </w:p>
        </w:tc>
        <w:tc>
          <w:tcPr>
            <w:tcW w:w="845" w:type="dxa"/>
            <w:shd w:val="clear" w:color="auto" w:fill="auto"/>
          </w:tcPr>
          <w:p w14:paraId="0CBDE084" w14:textId="77777777" w:rsidR="001C0782" w:rsidRPr="003D4ABF" w:rsidRDefault="001C0782" w:rsidP="00AC0B41">
            <w:pPr>
              <w:pStyle w:val="TAC"/>
              <w:rPr>
                <w:rFonts w:eastAsia="宋体"/>
                <w:sz w:val="16"/>
                <w:szCs w:val="16"/>
              </w:rPr>
            </w:pPr>
            <w:r w:rsidRPr="003D4ABF">
              <w:rPr>
                <w:rFonts w:eastAsia="宋体"/>
                <w:sz w:val="16"/>
                <w:szCs w:val="16"/>
              </w:rPr>
              <w:t>Yes</w:t>
            </w:r>
          </w:p>
        </w:tc>
        <w:tc>
          <w:tcPr>
            <w:tcW w:w="845" w:type="dxa"/>
            <w:shd w:val="clear" w:color="auto" w:fill="auto"/>
          </w:tcPr>
          <w:p w14:paraId="6B5AE2FF" w14:textId="77777777" w:rsidR="001C0782" w:rsidRPr="003D4ABF" w:rsidRDefault="001C0782" w:rsidP="00AC0B41">
            <w:pPr>
              <w:pStyle w:val="TAC"/>
              <w:rPr>
                <w:rFonts w:eastAsia="宋体"/>
                <w:sz w:val="16"/>
                <w:szCs w:val="16"/>
              </w:rPr>
            </w:pPr>
            <w:r w:rsidRPr="003D4ABF">
              <w:rPr>
                <w:rFonts w:eastAsia="宋体"/>
                <w:sz w:val="16"/>
                <w:szCs w:val="16"/>
              </w:rPr>
              <w:t>No</w:t>
            </w:r>
          </w:p>
        </w:tc>
        <w:tc>
          <w:tcPr>
            <w:tcW w:w="844" w:type="dxa"/>
            <w:shd w:val="clear" w:color="auto" w:fill="auto"/>
          </w:tcPr>
          <w:p w14:paraId="18C32F93" w14:textId="77777777" w:rsidR="001C0782" w:rsidRPr="003D4ABF" w:rsidRDefault="001C0782" w:rsidP="00AC0B41">
            <w:pPr>
              <w:pStyle w:val="TAC"/>
              <w:rPr>
                <w:rFonts w:eastAsia="宋体"/>
                <w:sz w:val="16"/>
                <w:szCs w:val="16"/>
              </w:rPr>
            </w:pPr>
            <w:r w:rsidRPr="003D4ABF">
              <w:rPr>
                <w:rFonts w:eastAsia="宋体"/>
                <w:sz w:val="16"/>
                <w:szCs w:val="16"/>
                <w:lang w:eastAsia="zh-CN"/>
              </w:rPr>
              <w:t>No</w:t>
            </w:r>
          </w:p>
        </w:tc>
        <w:tc>
          <w:tcPr>
            <w:tcW w:w="833" w:type="dxa"/>
            <w:shd w:val="clear" w:color="auto" w:fill="auto"/>
          </w:tcPr>
          <w:p w14:paraId="1304D347" w14:textId="77777777" w:rsidR="001C0782" w:rsidRPr="003D4ABF" w:rsidRDefault="001C0782" w:rsidP="00AC0B41">
            <w:pPr>
              <w:pStyle w:val="TAC"/>
              <w:rPr>
                <w:rFonts w:eastAsia="宋体"/>
                <w:sz w:val="16"/>
                <w:szCs w:val="16"/>
              </w:rPr>
            </w:pPr>
            <w:r w:rsidRPr="003D4ABF">
              <w:rPr>
                <w:rFonts w:eastAsia="宋体"/>
                <w:sz w:val="16"/>
                <w:szCs w:val="16"/>
                <w:lang w:eastAsia="zh-CN"/>
              </w:rPr>
              <w:t>No</w:t>
            </w:r>
          </w:p>
        </w:tc>
      </w:tr>
      <w:tr w:rsidR="001C0782" w:rsidRPr="003D4ABF" w14:paraId="575DA7C4" w14:textId="77777777" w:rsidTr="004A068D">
        <w:trPr>
          <w:cantSplit/>
          <w:trHeight w:val="382"/>
          <w:jc w:val="center"/>
        </w:trPr>
        <w:tc>
          <w:tcPr>
            <w:tcW w:w="1695" w:type="dxa"/>
            <w:shd w:val="clear" w:color="auto" w:fill="auto"/>
          </w:tcPr>
          <w:p w14:paraId="544617A9" w14:textId="77777777" w:rsidR="001C0782" w:rsidRPr="003D4ABF" w:rsidRDefault="001C0782" w:rsidP="00AC0B41">
            <w:pPr>
              <w:pStyle w:val="TAL"/>
              <w:rPr>
                <w:sz w:val="16"/>
                <w:szCs w:val="16"/>
              </w:rPr>
            </w:pPr>
            <w:r w:rsidRPr="003D4ABF">
              <w:rPr>
                <w:rFonts w:eastAsia="宋体"/>
                <w:sz w:val="16"/>
                <w:szCs w:val="16"/>
              </w:rPr>
              <w:t>Reporting Usage for Sponsored Data Connectivity</w:t>
            </w:r>
          </w:p>
        </w:tc>
        <w:tc>
          <w:tcPr>
            <w:tcW w:w="2812" w:type="dxa"/>
            <w:shd w:val="clear" w:color="auto" w:fill="auto"/>
          </w:tcPr>
          <w:p w14:paraId="20069799" w14:textId="77777777" w:rsidR="001C0782" w:rsidRPr="003D4ABF" w:rsidRDefault="001C0782" w:rsidP="00AC0B41">
            <w:pPr>
              <w:pStyle w:val="TAL"/>
              <w:rPr>
                <w:sz w:val="16"/>
                <w:szCs w:val="16"/>
              </w:rPr>
            </w:pPr>
            <w:r w:rsidRPr="003D4ABF">
              <w:rPr>
                <w:sz w:val="16"/>
                <w:szCs w:val="16"/>
              </w:rPr>
              <w:t>The usage threshold provided by the AF has been reached; or the AF session is terminated.</w:t>
            </w:r>
          </w:p>
        </w:tc>
        <w:tc>
          <w:tcPr>
            <w:tcW w:w="845" w:type="dxa"/>
            <w:shd w:val="clear" w:color="auto" w:fill="auto"/>
          </w:tcPr>
          <w:p w14:paraId="37F27CF5" w14:textId="77777777" w:rsidR="001C0782" w:rsidRPr="003D4ABF" w:rsidRDefault="001C0782" w:rsidP="00AC0B41">
            <w:pPr>
              <w:pStyle w:val="TAC"/>
              <w:rPr>
                <w:sz w:val="16"/>
                <w:szCs w:val="16"/>
              </w:rPr>
            </w:pPr>
            <w:r w:rsidRPr="003D4ABF">
              <w:rPr>
                <w:sz w:val="16"/>
                <w:szCs w:val="16"/>
              </w:rPr>
              <w:t>AF</w:t>
            </w:r>
          </w:p>
        </w:tc>
        <w:tc>
          <w:tcPr>
            <w:tcW w:w="750" w:type="dxa"/>
            <w:shd w:val="clear" w:color="auto" w:fill="auto"/>
          </w:tcPr>
          <w:p w14:paraId="6CB09B91"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Yes</w:t>
            </w:r>
          </w:p>
        </w:tc>
        <w:tc>
          <w:tcPr>
            <w:tcW w:w="845" w:type="dxa"/>
            <w:shd w:val="clear" w:color="auto" w:fill="auto"/>
          </w:tcPr>
          <w:p w14:paraId="4E4CFE57"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Yes</w:t>
            </w:r>
          </w:p>
        </w:tc>
        <w:tc>
          <w:tcPr>
            <w:tcW w:w="845" w:type="dxa"/>
            <w:shd w:val="clear" w:color="auto" w:fill="auto"/>
          </w:tcPr>
          <w:p w14:paraId="7AC62266"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c>
          <w:tcPr>
            <w:tcW w:w="844" w:type="dxa"/>
            <w:shd w:val="clear" w:color="auto" w:fill="auto"/>
          </w:tcPr>
          <w:p w14:paraId="1E22983F"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c>
          <w:tcPr>
            <w:tcW w:w="833" w:type="dxa"/>
            <w:shd w:val="clear" w:color="auto" w:fill="auto"/>
          </w:tcPr>
          <w:p w14:paraId="30375FA9"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r>
      <w:tr w:rsidR="001C0782" w:rsidRPr="003D4ABF" w14:paraId="425C1074" w14:textId="77777777" w:rsidTr="004A068D">
        <w:trPr>
          <w:cantSplit/>
          <w:trHeight w:val="198"/>
          <w:jc w:val="center"/>
        </w:trPr>
        <w:tc>
          <w:tcPr>
            <w:tcW w:w="1695" w:type="dxa"/>
            <w:shd w:val="clear" w:color="auto" w:fill="auto"/>
          </w:tcPr>
          <w:p w14:paraId="3EF9EE15" w14:textId="77777777" w:rsidR="001C0782" w:rsidRPr="003D4ABF" w:rsidRDefault="001C0782" w:rsidP="00AC0B41">
            <w:pPr>
              <w:pStyle w:val="TAL"/>
              <w:rPr>
                <w:sz w:val="16"/>
                <w:szCs w:val="16"/>
              </w:rPr>
            </w:pPr>
            <w:r w:rsidRPr="003D4ABF">
              <w:rPr>
                <w:sz w:val="16"/>
                <w:szCs w:val="16"/>
              </w:rPr>
              <w:t>Service Data Flow deactivation</w:t>
            </w:r>
          </w:p>
        </w:tc>
        <w:tc>
          <w:tcPr>
            <w:tcW w:w="2812" w:type="dxa"/>
            <w:shd w:val="clear" w:color="auto" w:fill="auto"/>
          </w:tcPr>
          <w:p w14:paraId="152F7A57" w14:textId="77777777" w:rsidR="001C0782" w:rsidRPr="003D4ABF" w:rsidRDefault="001C0782" w:rsidP="00AC0B41">
            <w:pPr>
              <w:pStyle w:val="TAL"/>
              <w:rPr>
                <w:sz w:val="16"/>
                <w:szCs w:val="16"/>
              </w:rPr>
            </w:pPr>
            <w:r w:rsidRPr="003D4ABF">
              <w:rPr>
                <w:sz w:val="16"/>
                <w:szCs w:val="16"/>
              </w:rPr>
              <w:t>The resources related to the AF session are released.</w:t>
            </w:r>
          </w:p>
        </w:tc>
        <w:tc>
          <w:tcPr>
            <w:tcW w:w="845" w:type="dxa"/>
            <w:shd w:val="clear" w:color="auto" w:fill="auto"/>
          </w:tcPr>
          <w:p w14:paraId="597525DC" w14:textId="77777777" w:rsidR="001C0782" w:rsidRPr="003D4ABF" w:rsidRDefault="001C0782" w:rsidP="00AC0B41">
            <w:pPr>
              <w:pStyle w:val="TAC"/>
              <w:rPr>
                <w:sz w:val="16"/>
                <w:szCs w:val="16"/>
              </w:rPr>
            </w:pPr>
            <w:r w:rsidRPr="003D4ABF">
              <w:rPr>
                <w:sz w:val="16"/>
                <w:szCs w:val="16"/>
              </w:rPr>
              <w:t>AF</w:t>
            </w:r>
          </w:p>
        </w:tc>
        <w:tc>
          <w:tcPr>
            <w:tcW w:w="750" w:type="dxa"/>
            <w:shd w:val="clear" w:color="auto" w:fill="auto"/>
          </w:tcPr>
          <w:p w14:paraId="7E3A42FB"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Yes</w:t>
            </w:r>
          </w:p>
        </w:tc>
        <w:tc>
          <w:tcPr>
            <w:tcW w:w="845" w:type="dxa"/>
            <w:shd w:val="clear" w:color="auto" w:fill="auto"/>
          </w:tcPr>
          <w:p w14:paraId="1C28A420"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Yes</w:t>
            </w:r>
          </w:p>
        </w:tc>
        <w:tc>
          <w:tcPr>
            <w:tcW w:w="845" w:type="dxa"/>
            <w:shd w:val="clear" w:color="auto" w:fill="auto"/>
          </w:tcPr>
          <w:p w14:paraId="5E2D2CBA"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c>
          <w:tcPr>
            <w:tcW w:w="844" w:type="dxa"/>
            <w:shd w:val="clear" w:color="auto" w:fill="auto"/>
          </w:tcPr>
          <w:p w14:paraId="0619B1E4"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c>
          <w:tcPr>
            <w:tcW w:w="833" w:type="dxa"/>
            <w:shd w:val="clear" w:color="auto" w:fill="auto"/>
          </w:tcPr>
          <w:p w14:paraId="22CA34E6"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r>
      <w:tr w:rsidR="001C0782" w:rsidRPr="003D4ABF" w14:paraId="630CDB85" w14:textId="77777777" w:rsidTr="004A068D">
        <w:trPr>
          <w:cantSplit/>
          <w:trHeight w:val="382"/>
          <w:jc w:val="center"/>
        </w:trPr>
        <w:tc>
          <w:tcPr>
            <w:tcW w:w="1695" w:type="dxa"/>
            <w:shd w:val="clear" w:color="auto" w:fill="auto"/>
          </w:tcPr>
          <w:p w14:paraId="60F0151F" w14:textId="77777777" w:rsidR="001C0782" w:rsidRPr="003D4ABF" w:rsidRDefault="001C0782" w:rsidP="00AC0B41">
            <w:pPr>
              <w:pStyle w:val="TAL"/>
              <w:rPr>
                <w:sz w:val="16"/>
                <w:szCs w:val="16"/>
              </w:rPr>
            </w:pPr>
            <w:r w:rsidRPr="003D4ABF">
              <w:rPr>
                <w:sz w:val="16"/>
                <w:szCs w:val="16"/>
              </w:rPr>
              <w:t>Resource allocation outcome</w:t>
            </w:r>
          </w:p>
        </w:tc>
        <w:tc>
          <w:tcPr>
            <w:tcW w:w="2812" w:type="dxa"/>
            <w:shd w:val="clear" w:color="auto" w:fill="auto"/>
          </w:tcPr>
          <w:p w14:paraId="75671E13" w14:textId="77777777" w:rsidR="001C0782" w:rsidRPr="003D4ABF" w:rsidRDefault="001C0782" w:rsidP="00AC0B41">
            <w:pPr>
              <w:pStyle w:val="TAL"/>
              <w:rPr>
                <w:sz w:val="16"/>
                <w:szCs w:val="16"/>
              </w:rPr>
            </w:pPr>
            <w:r w:rsidRPr="003D4ABF">
              <w:rPr>
                <w:sz w:val="16"/>
                <w:szCs w:val="16"/>
              </w:rPr>
              <w:t>The outcome of the resource allocation related to the AF session.</w:t>
            </w:r>
          </w:p>
        </w:tc>
        <w:tc>
          <w:tcPr>
            <w:tcW w:w="845" w:type="dxa"/>
            <w:shd w:val="clear" w:color="auto" w:fill="auto"/>
          </w:tcPr>
          <w:p w14:paraId="0FF9BA9D" w14:textId="77777777" w:rsidR="001C0782" w:rsidRPr="003D4ABF" w:rsidRDefault="001C0782" w:rsidP="00AC0B41">
            <w:pPr>
              <w:pStyle w:val="TAC"/>
              <w:rPr>
                <w:sz w:val="16"/>
                <w:szCs w:val="16"/>
              </w:rPr>
            </w:pPr>
            <w:r w:rsidRPr="003D4ABF">
              <w:rPr>
                <w:sz w:val="16"/>
                <w:szCs w:val="16"/>
              </w:rPr>
              <w:t>AF</w:t>
            </w:r>
          </w:p>
        </w:tc>
        <w:tc>
          <w:tcPr>
            <w:tcW w:w="750" w:type="dxa"/>
            <w:shd w:val="clear" w:color="auto" w:fill="auto"/>
          </w:tcPr>
          <w:p w14:paraId="7A78C850"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Yes</w:t>
            </w:r>
          </w:p>
        </w:tc>
        <w:tc>
          <w:tcPr>
            <w:tcW w:w="845" w:type="dxa"/>
            <w:shd w:val="clear" w:color="auto" w:fill="auto"/>
          </w:tcPr>
          <w:p w14:paraId="06A99682"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Yes</w:t>
            </w:r>
          </w:p>
        </w:tc>
        <w:tc>
          <w:tcPr>
            <w:tcW w:w="845" w:type="dxa"/>
            <w:shd w:val="clear" w:color="auto" w:fill="auto"/>
          </w:tcPr>
          <w:p w14:paraId="32FFACDA"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c>
          <w:tcPr>
            <w:tcW w:w="844" w:type="dxa"/>
            <w:shd w:val="clear" w:color="auto" w:fill="auto"/>
          </w:tcPr>
          <w:p w14:paraId="159706CF"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c>
          <w:tcPr>
            <w:tcW w:w="833" w:type="dxa"/>
            <w:shd w:val="clear" w:color="auto" w:fill="auto"/>
          </w:tcPr>
          <w:p w14:paraId="5DECDDFB"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r>
      <w:tr w:rsidR="001C0782" w:rsidRPr="003D4ABF" w14:paraId="5D223B3C" w14:textId="77777777" w:rsidTr="004A068D">
        <w:trPr>
          <w:cantSplit/>
          <w:trHeight w:val="382"/>
          <w:jc w:val="center"/>
        </w:trPr>
        <w:tc>
          <w:tcPr>
            <w:tcW w:w="1695" w:type="dxa"/>
            <w:shd w:val="clear" w:color="auto" w:fill="auto"/>
          </w:tcPr>
          <w:p w14:paraId="7F4E6863" w14:textId="77777777" w:rsidR="001C0782" w:rsidRPr="003D4ABF" w:rsidRDefault="001C0782" w:rsidP="00AC0B41">
            <w:pPr>
              <w:pStyle w:val="TAL"/>
              <w:rPr>
                <w:sz w:val="16"/>
                <w:szCs w:val="16"/>
              </w:rPr>
            </w:pPr>
            <w:proofErr w:type="spellStart"/>
            <w:r w:rsidRPr="003D4ABF">
              <w:rPr>
                <w:sz w:val="16"/>
                <w:szCs w:val="16"/>
              </w:rPr>
              <w:t>QoS</w:t>
            </w:r>
            <w:proofErr w:type="spellEnd"/>
            <w:r w:rsidRPr="003D4ABF">
              <w:rPr>
                <w:sz w:val="16"/>
                <w:szCs w:val="16"/>
              </w:rPr>
              <w:t xml:space="preserve"> targets can no longer (or can again) be fulfilled</w:t>
            </w:r>
          </w:p>
        </w:tc>
        <w:tc>
          <w:tcPr>
            <w:tcW w:w="2812" w:type="dxa"/>
            <w:shd w:val="clear" w:color="auto" w:fill="auto"/>
          </w:tcPr>
          <w:p w14:paraId="7E078D74" w14:textId="77777777" w:rsidR="001C0782" w:rsidRPr="003D4ABF" w:rsidRDefault="001C0782" w:rsidP="00AC0B41">
            <w:pPr>
              <w:pStyle w:val="TAL"/>
              <w:rPr>
                <w:sz w:val="16"/>
                <w:szCs w:val="16"/>
              </w:rPr>
            </w:pPr>
            <w:r w:rsidRPr="003D4ABF">
              <w:rPr>
                <w:sz w:val="16"/>
                <w:szCs w:val="16"/>
              </w:rPr>
              <w:t xml:space="preserve">The </w:t>
            </w:r>
            <w:proofErr w:type="spellStart"/>
            <w:r w:rsidRPr="003D4ABF">
              <w:rPr>
                <w:sz w:val="16"/>
                <w:szCs w:val="16"/>
              </w:rPr>
              <w:t>QoS</w:t>
            </w:r>
            <w:proofErr w:type="spellEnd"/>
            <w:r w:rsidRPr="003D4ABF">
              <w:rPr>
                <w:sz w:val="16"/>
                <w:szCs w:val="16"/>
              </w:rPr>
              <w:t xml:space="preserve"> targets can no longer (or can again) be fulfilled by the network for (a part of) the AF session.</w:t>
            </w:r>
          </w:p>
        </w:tc>
        <w:tc>
          <w:tcPr>
            <w:tcW w:w="845" w:type="dxa"/>
            <w:shd w:val="clear" w:color="auto" w:fill="auto"/>
          </w:tcPr>
          <w:p w14:paraId="02CAA623" w14:textId="77777777" w:rsidR="001C0782" w:rsidRPr="003D4ABF" w:rsidRDefault="001C0782" w:rsidP="00AC0B41">
            <w:pPr>
              <w:pStyle w:val="TAC"/>
              <w:rPr>
                <w:sz w:val="16"/>
                <w:szCs w:val="16"/>
              </w:rPr>
            </w:pPr>
            <w:r w:rsidRPr="003D4ABF">
              <w:rPr>
                <w:sz w:val="16"/>
                <w:szCs w:val="16"/>
              </w:rPr>
              <w:t>AF</w:t>
            </w:r>
          </w:p>
        </w:tc>
        <w:tc>
          <w:tcPr>
            <w:tcW w:w="750" w:type="dxa"/>
            <w:shd w:val="clear" w:color="auto" w:fill="auto"/>
          </w:tcPr>
          <w:p w14:paraId="33543E18"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c>
          <w:tcPr>
            <w:tcW w:w="845" w:type="dxa"/>
            <w:shd w:val="clear" w:color="auto" w:fill="auto"/>
          </w:tcPr>
          <w:p w14:paraId="41DEED19"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Yes</w:t>
            </w:r>
          </w:p>
        </w:tc>
        <w:tc>
          <w:tcPr>
            <w:tcW w:w="845" w:type="dxa"/>
            <w:shd w:val="clear" w:color="auto" w:fill="auto"/>
          </w:tcPr>
          <w:p w14:paraId="203AA26A"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c>
          <w:tcPr>
            <w:tcW w:w="844" w:type="dxa"/>
            <w:shd w:val="clear" w:color="auto" w:fill="auto"/>
          </w:tcPr>
          <w:p w14:paraId="0475772E"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c>
          <w:tcPr>
            <w:tcW w:w="833" w:type="dxa"/>
            <w:shd w:val="clear" w:color="auto" w:fill="auto"/>
          </w:tcPr>
          <w:p w14:paraId="2969DBCE"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r>
      <w:tr w:rsidR="001C0782" w:rsidRPr="003D4ABF" w14:paraId="23B34C9A" w14:textId="77777777" w:rsidTr="004A068D">
        <w:trPr>
          <w:cantSplit/>
          <w:trHeight w:val="778"/>
          <w:jc w:val="center"/>
        </w:trPr>
        <w:tc>
          <w:tcPr>
            <w:tcW w:w="1695" w:type="dxa"/>
            <w:shd w:val="clear" w:color="auto" w:fill="auto"/>
          </w:tcPr>
          <w:p w14:paraId="05475EFE" w14:textId="77777777" w:rsidR="001C0782" w:rsidRPr="003D4ABF" w:rsidRDefault="001C0782" w:rsidP="00AC0B41">
            <w:pPr>
              <w:pStyle w:val="TAL"/>
              <w:rPr>
                <w:sz w:val="16"/>
                <w:szCs w:val="16"/>
              </w:rPr>
            </w:pPr>
            <w:proofErr w:type="spellStart"/>
            <w:r w:rsidRPr="003D4ABF">
              <w:rPr>
                <w:sz w:val="16"/>
                <w:szCs w:val="16"/>
              </w:rPr>
              <w:t>QoS</w:t>
            </w:r>
            <w:proofErr w:type="spellEnd"/>
            <w:r w:rsidRPr="003D4ABF">
              <w:rPr>
                <w:sz w:val="16"/>
                <w:szCs w:val="16"/>
              </w:rPr>
              <w:t xml:space="preserve"> Monitoring parameters</w:t>
            </w:r>
          </w:p>
        </w:tc>
        <w:tc>
          <w:tcPr>
            <w:tcW w:w="2812" w:type="dxa"/>
            <w:shd w:val="clear" w:color="auto" w:fill="auto"/>
          </w:tcPr>
          <w:p w14:paraId="1E13E2DC" w14:textId="77777777" w:rsidR="001C0782" w:rsidRPr="003D4ABF" w:rsidRDefault="001C0782" w:rsidP="00AC0B41">
            <w:pPr>
              <w:pStyle w:val="TAL"/>
              <w:rPr>
                <w:sz w:val="16"/>
                <w:szCs w:val="16"/>
              </w:rPr>
            </w:pPr>
            <w:r w:rsidRPr="003D4ABF">
              <w:rPr>
                <w:sz w:val="16"/>
                <w:szCs w:val="16"/>
              </w:rPr>
              <w:t xml:space="preserve">The </w:t>
            </w:r>
            <w:proofErr w:type="spellStart"/>
            <w:r w:rsidRPr="003D4ABF">
              <w:rPr>
                <w:sz w:val="16"/>
                <w:szCs w:val="16"/>
              </w:rPr>
              <w:t>QoS</w:t>
            </w:r>
            <w:proofErr w:type="spellEnd"/>
            <w:r w:rsidRPr="003D4ABF">
              <w:rPr>
                <w:sz w:val="16"/>
                <w:szCs w:val="16"/>
              </w:rPr>
              <w:t xml:space="preserve"> Monitoring parameter(s) (e.g. UL packet delay, DL packet delay or round trip packet delay) are reported to the AF according to the </w:t>
            </w:r>
            <w:proofErr w:type="spellStart"/>
            <w:r w:rsidRPr="003D4ABF">
              <w:rPr>
                <w:sz w:val="16"/>
                <w:szCs w:val="16"/>
              </w:rPr>
              <w:t>QoS</w:t>
            </w:r>
            <w:proofErr w:type="spellEnd"/>
            <w:r w:rsidRPr="003D4ABF">
              <w:rPr>
                <w:sz w:val="16"/>
                <w:szCs w:val="16"/>
              </w:rPr>
              <w:t xml:space="preserve"> Monitoring reports received from the SMF.</w:t>
            </w:r>
          </w:p>
        </w:tc>
        <w:tc>
          <w:tcPr>
            <w:tcW w:w="845" w:type="dxa"/>
            <w:shd w:val="clear" w:color="auto" w:fill="auto"/>
          </w:tcPr>
          <w:p w14:paraId="7BF2C851" w14:textId="77777777" w:rsidR="001C0782" w:rsidRPr="003D4ABF" w:rsidRDefault="001C0782" w:rsidP="00AC0B41">
            <w:pPr>
              <w:pStyle w:val="TAC"/>
              <w:rPr>
                <w:sz w:val="16"/>
                <w:szCs w:val="16"/>
              </w:rPr>
            </w:pPr>
            <w:r w:rsidRPr="003D4ABF">
              <w:rPr>
                <w:sz w:val="16"/>
                <w:szCs w:val="16"/>
              </w:rPr>
              <w:t>AF</w:t>
            </w:r>
          </w:p>
        </w:tc>
        <w:tc>
          <w:tcPr>
            <w:tcW w:w="750" w:type="dxa"/>
            <w:shd w:val="clear" w:color="auto" w:fill="auto"/>
          </w:tcPr>
          <w:p w14:paraId="2BFBC6AF"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c>
          <w:tcPr>
            <w:tcW w:w="845" w:type="dxa"/>
            <w:shd w:val="clear" w:color="auto" w:fill="auto"/>
          </w:tcPr>
          <w:p w14:paraId="7501F9C5"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Yes</w:t>
            </w:r>
          </w:p>
        </w:tc>
        <w:tc>
          <w:tcPr>
            <w:tcW w:w="845" w:type="dxa"/>
            <w:shd w:val="clear" w:color="auto" w:fill="auto"/>
          </w:tcPr>
          <w:p w14:paraId="67D7DE5E"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c>
          <w:tcPr>
            <w:tcW w:w="844" w:type="dxa"/>
            <w:shd w:val="clear" w:color="auto" w:fill="auto"/>
          </w:tcPr>
          <w:p w14:paraId="5F7ABA40"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c>
          <w:tcPr>
            <w:tcW w:w="833" w:type="dxa"/>
            <w:shd w:val="clear" w:color="auto" w:fill="auto"/>
          </w:tcPr>
          <w:p w14:paraId="02481DFE"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r>
      <w:tr w:rsidR="001C0782" w:rsidRPr="003D4ABF" w14:paraId="6A9194DE" w14:textId="77777777" w:rsidTr="004A068D">
        <w:trPr>
          <w:cantSplit/>
          <w:trHeight w:val="183"/>
          <w:jc w:val="center"/>
        </w:trPr>
        <w:tc>
          <w:tcPr>
            <w:tcW w:w="1695" w:type="dxa"/>
            <w:shd w:val="clear" w:color="auto" w:fill="auto"/>
          </w:tcPr>
          <w:p w14:paraId="308E73AF" w14:textId="77777777" w:rsidR="001C0782" w:rsidRPr="003D4ABF" w:rsidRDefault="001C0782" w:rsidP="00AC0B41">
            <w:pPr>
              <w:pStyle w:val="TAL"/>
              <w:rPr>
                <w:rFonts w:eastAsia="宋体"/>
                <w:sz w:val="16"/>
                <w:szCs w:val="16"/>
                <w:lang w:eastAsia="zh-CN"/>
              </w:rPr>
            </w:pPr>
            <w:r w:rsidRPr="003D4ABF">
              <w:rPr>
                <w:rFonts w:eastAsia="宋体"/>
                <w:sz w:val="16"/>
                <w:szCs w:val="16"/>
                <w:lang w:eastAsia="zh-CN"/>
              </w:rPr>
              <w:t>Out of credit</w:t>
            </w:r>
          </w:p>
        </w:tc>
        <w:tc>
          <w:tcPr>
            <w:tcW w:w="2812" w:type="dxa"/>
            <w:shd w:val="clear" w:color="auto" w:fill="auto"/>
          </w:tcPr>
          <w:p w14:paraId="63F8D2D8" w14:textId="77777777" w:rsidR="001C0782" w:rsidRPr="003D4ABF" w:rsidRDefault="001C0782" w:rsidP="00AC0B41">
            <w:pPr>
              <w:pStyle w:val="TAL"/>
              <w:rPr>
                <w:sz w:val="16"/>
                <w:szCs w:val="16"/>
              </w:rPr>
            </w:pPr>
            <w:r w:rsidRPr="003D4ABF">
              <w:rPr>
                <w:sz w:val="16"/>
                <w:szCs w:val="16"/>
              </w:rPr>
              <w:t>Credit is no longer available.</w:t>
            </w:r>
          </w:p>
        </w:tc>
        <w:tc>
          <w:tcPr>
            <w:tcW w:w="845" w:type="dxa"/>
            <w:shd w:val="clear" w:color="auto" w:fill="auto"/>
          </w:tcPr>
          <w:p w14:paraId="5BBD933D"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AF</w:t>
            </w:r>
          </w:p>
        </w:tc>
        <w:tc>
          <w:tcPr>
            <w:tcW w:w="750" w:type="dxa"/>
            <w:shd w:val="clear" w:color="auto" w:fill="auto"/>
          </w:tcPr>
          <w:p w14:paraId="12C68526"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Yes</w:t>
            </w:r>
          </w:p>
        </w:tc>
        <w:tc>
          <w:tcPr>
            <w:tcW w:w="845" w:type="dxa"/>
            <w:shd w:val="clear" w:color="auto" w:fill="auto"/>
          </w:tcPr>
          <w:p w14:paraId="64EEAB30"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Yes</w:t>
            </w:r>
          </w:p>
        </w:tc>
        <w:tc>
          <w:tcPr>
            <w:tcW w:w="845" w:type="dxa"/>
            <w:shd w:val="clear" w:color="auto" w:fill="auto"/>
          </w:tcPr>
          <w:p w14:paraId="332A4CF8"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c>
          <w:tcPr>
            <w:tcW w:w="844" w:type="dxa"/>
            <w:shd w:val="clear" w:color="auto" w:fill="auto"/>
          </w:tcPr>
          <w:p w14:paraId="78D79B95"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c>
          <w:tcPr>
            <w:tcW w:w="833" w:type="dxa"/>
            <w:shd w:val="clear" w:color="auto" w:fill="auto"/>
          </w:tcPr>
          <w:p w14:paraId="0278AD00"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r>
      <w:tr w:rsidR="001C0782" w:rsidRPr="003D4ABF" w14:paraId="654C30E2" w14:textId="77777777" w:rsidTr="004A068D">
        <w:trPr>
          <w:cantSplit/>
          <w:trHeight w:val="382"/>
          <w:jc w:val="center"/>
        </w:trPr>
        <w:tc>
          <w:tcPr>
            <w:tcW w:w="1695" w:type="dxa"/>
            <w:shd w:val="clear" w:color="auto" w:fill="auto"/>
          </w:tcPr>
          <w:p w14:paraId="6E08E782" w14:textId="77777777" w:rsidR="001C0782" w:rsidRPr="003D4ABF" w:rsidRDefault="001C0782" w:rsidP="00AC0B41">
            <w:pPr>
              <w:pStyle w:val="TAL"/>
              <w:rPr>
                <w:rFonts w:eastAsia="宋体"/>
                <w:sz w:val="16"/>
                <w:szCs w:val="16"/>
                <w:lang w:eastAsia="zh-CN"/>
              </w:rPr>
            </w:pPr>
            <w:r w:rsidRPr="003D4ABF">
              <w:rPr>
                <w:rFonts w:eastAsia="宋体"/>
                <w:sz w:val="16"/>
                <w:szCs w:val="16"/>
                <w:lang w:eastAsia="zh-CN"/>
              </w:rPr>
              <w:t>Reallocation of credit</w:t>
            </w:r>
          </w:p>
        </w:tc>
        <w:tc>
          <w:tcPr>
            <w:tcW w:w="2812" w:type="dxa"/>
            <w:shd w:val="clear" w:color="auto" w:fill="auto"/>
          </w:tcPr>
          <w:p w14:paraId="66A6556B" w14:textId="77777777" w:rsidR="001C0782" w:rsidRPr="003D4ABF" w:rsidRDefault="001C0782" w:rsidP="00AC0B41">
            <w:pPr>
              <w:pStyle w:val="TAL"/>
              <w:rPr>
                <w:sz w:val="16"/>
                <w:szCs w:val="16"/>
              </w:rPr>
            </w:pPr>
            <w:r w:rsidRPr="003D4ABF">
              <w:rPr>
                <w:sz w:val="16"/>
                <w:szCs w:val="16"/>
              </w:rPr>
              <w:t>Credit has been reallocated after the former Out of credit indication.</w:t>
            </w:r>
          </w:p>
        </w:tc>
        <w:tc>
          <w:tcPr>
            <w:tcW w:w="845" w:type="dxa"/>
            <w:shd w:val="clear" w:color="auto" w:fill="auto"/>
          </w:tcPr>
          <w:p w14:paraId="1627D8FE"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AF</w:t>
            </w:r>
          </w:p>
        </w:tc>
        <w:tc>
          <w:tcPr>
            <w:tcW w:w="750" w:type="dxa"/>
            <w:shd w:val="clear" w:color="auto" w:fill="auto"/>
          </w:tcPr>
          <w:p w14:paraId="11BC4A10"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Yes</w:t>
            </w:r>
          </w:p>
        </w:tc>
        <w:tc>
          <w:tcPr>
            <w:tcW w:w="845" w:type="dxa"/>
            <w:shd w:val="clear" w:color="auto" w:fill="auto"/>
          </w:tcPr>
          <w:p w14:paraId="7F720DB8"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Yes</w:t>
            </w:r>
          </w:p>
        </w:tc>
        <w:tc>
          <w:tcPr>
            <w:tcW w:w="845" w:type="dxa"/>
            <w:shd w:val="clear" w:color="auto" w:fill="auto"/>
          </w:tcPr>
          <w:p w14:paraId="558537BD"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c>
          <w:tcPr>
            <w:tcW w:w="844" w:type="dxa"/>
            <w:shd w:val="clear" w:color="auto" w:fill="auto"/>
          </w:tcPr>
          <w:p w14:paraId="72B83D13"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c>
          <w:tcPr>
            <w:tcW w:w="833" w:type="dxa"/>
            <w:shd w:val="clear" w:color="auto" w:fill="auto"/>
          </w:tcPr>
          <w:p w14:paraId="210C05EE"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r>
      <w:tr w:rsidR="001C0782" w:rsidRPr="003D4ABF" w14:paraId="23276570" w14:textId="77777777" w:rsidTr="004A068D">
        <w:trPr>
          <w:cantSplit/>
          <w:trHeight w:val="580"/>
          <w:jc w:val="center"/>
        </w:trPr>
        <w:tc>
          <w:tcPr>
            <w:tcW w:w="1695" w:type="dxa"/>
            <w:shd w:val="clear" w:color="auto" w:fill="auto"/>
          </w:tcPr>
          <w:p w14:paraId="36FC3B7F" w14:textId="77777777" w:rsidR="001C0782" w:rsidRPr="003D4ABF" w:rsidRDefault="001C0782" w:rsidP="00AC0B41">
            <w:pPr>
              <w:pStyle w:val="TAL"/>
              <w:rPr>
                <w:rFonts w:eastAsia="宋体"/>
                <w:sz w:val="16"/>
                <w:szCs w:val="16"/>
                <w:lang w:eastAsia="zh-CN"/>
              </w:rPr>
            </w:pPr>
            <w:r w:rsidRPr="003D4ABF">
              <w:rPr>
                <w:rFonts w:eastAsia="宋体"/>
                <w:sz w:val="16"/>
                <w:szCs w:val="16"/>
                <w:lang w:eastAsia="zh-CN"/>
              </w:rPr>
              <w:t>5GS Bridge information Notification</w:t>
            </w:r>
          </w:p>
          <w:p w14:paraId="05835879" w14:textId="77777777" w:rsidR="001C0782" w:rsidRPr="003D4ABF" w:rsidRDefault="001C0782" w:rsidP="00AC0B41">
            <w:pPr>
              <w:pStyle w:val="TAL"/>
              <w:rPr>
                <w:rFonts w:eastAsia="宋体"/>
                <w:sz w:val="16"/>
                <w:szCs w:val="16"/>
                <w:lang w:eastAsia="zh-CN"/>
              </w:rPr>
            </w:pPr>
            <w:r w:rsidRPr="003D4ABF">
              <w:rPr>
                <w:rFonts w:eastAsia="宋体"/>
                <w:sz w:val="16"/>
                <w:szCs w:val="16"/>
                <w:lang w:eastAsia="zh-CN"/>
              </w:rPr>
              <w:t>(NOTE 3)</w:t>
            </w:r>
          </w:p>
        </w:tc>
        <w:tc>
          <w:tcPr>
            <w:tcW w:w="2812" w:type="dxa"/>
            <w:shd w:val="clear" w:color="auto" w:fill="auto"/>
          </w:tcPr>
          <w:p w14:paraId="1AE5CB90" w14:textId="77777777" w:rsidR="001C0782" w:rsidRPr="003D4ABF" w:rsidRDefault="001C0782" w:rsidP="00AC0B41">
            <w:pPr>
              <w:pStyle w:val="TAL"/>
              <w:rPr>
                <w:sz w:val="16"/>
                <w:szCs w:val="16"/>
              </w:rPr>
            </w:pPr>
            <w:r w:rsidRPr="003D4ABF">
              <w:rPr>
                <w:sz w:val="16"/>
                <w:szCs w:val="16"/>
              </w:rPr>
              <w:t>5GS Bridge information that has been received by PCF from SMF.</w:t>
            </w:r>
          </w:p>
        </w:tc>
        <w:tc>
          <w:tcPr>
            <w:tcW w:w="845" w:type="dxa"/>
            <w:shd w:val="clear" w:color="auto" w:fill="auto"/>
          </w:tcPr>
          <w:p w14:paraId="7CBF103A" w14:textId="77777777" w:rsidR="001C0782" w:rsidRPr="003D4ABF" w:rsidRDefault="001C0782" w:rsidP="00AC0B41">
            <w:pPr>
              <w:pStyle w:val="TAC"/>
              <w:rPr>
                <w:rFonts w:eastAsia="宋体"/>
                <w:sz w:val="16"/>
                <w:szCs w:val="16"/>
                <w:lang w:eastAsia="zh-CN"/>
              </w:rPr>
            </w:pPr>
            <w:r>
              <w:rPr>
                <w:sz w:val="16"/>
                <w:szCs w:val="16"/>
              </w:rPr>
              <w:t xml:space="preserve">TSN </w:t>
            </w:r>
            <w:r w:rsidRPr="003D4ABF">
              <w:rPr>
                <w:sz w:val="16"/>
                <w:szCs w:val="16"/>
              </w:rPr>
              <w:t>AF, TSCTSF</w:t>
            </w:r>
          </w:p>
        </w:tc>
        <w:tc>
          <w:tcPr>
            <w:tcW w:w="750" w:type="dxa"/>
            <w:shd w:val="clear" w:color="auto" w:fill="auto"/>
          </w:tcPr>
          <w:p w14:paraId="48DE74C2"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c>
          <w:tcPr>
            <w:tcW w:w="845" w:type="dxa"/>
            <w:shd w:val="clear" w:color="auto" w:fill="auto"/>
          </w:tcPr>
          <w:p w14:paraId="193221B4"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Yes</w:t>
            </w:r>
          </w:p>
        </w:tc>
        <w:tc>
          <w:tcPr>
            <w:tcW w:w="845" w:type="dxa"/>
            <w:shd w:val="clear" w:color="auto" w:fill="auto"/>
          </w:tcPr>
          <w:p w14:paraId="3343A718"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c>
          <w:tcPr>
            <w:tcW w:w="844" w:type="dxa"/>
            <w:shd w:val="clear" w:color="auto" w:fill="auto"/>
          </w:tcPr>
          <w:p w14:paraId="456E201B"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c>
          <w:tcPr>
            <w:tcW w:w="833" w:type="dxa"/>
            <w:shd w:val="clear" w:color="auto" w:fill="auto"/>
          </w:tcPr>
          <w:p w14:paraId="2CD2843A"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r>
      <w:tr w:rsidR="001C0782" w:rsidRPr="003D4ABF" w14:paraId="2F9912CF" w14:textId="77777777" w:rsidTr="004A068D">
        <w:trPr>
          <w:cantSplit/>
          <w:trHeight w:val="382"/>
          <w:jc w:val="center"/>
        </w:trPr>
        <w:tc>
          <w:tcPr>
            <w:tcW w:w="1695" w:type="dxa"/>
            <w:shd w:val="clear" w:color="auto" w:fill="auto"/>
          </w:tcPr>
          <w:p w14:paraId="396B2E4A" w14:textId="77777777" w:rsidR="001C0782" w:rsidRPr="003D4ABF" w:rsidRDefault="001C0782" w:rsidP="00AC0B41">
            <w:pPr>
              <w:pStyle w:val="TAL"/>
              <w:rPr>
                <w:rFonts w:eastAsia="宋体"/>
                <w:sz w:val="16"/>
                <w:szCs w:val="16"/>
                <w:lang w:eastAsia="zh-CN"/>
              </w:rPr>
            </w:pPr>
            <w:r w:rsidRPr="003D4ABF">
              <w:rPr>
                <w:rFonts w:eastAsia="宋体"/>
                <w:sz w:val="16"/>
                <w:szCs w:val="16"/>
                <w:lang w:eastAsia="zh-CN"/>
              </w:rPr>
              <w:t>Notification on outcome of service area coverage change</w:t>
            </w:r>
          </w:p>
        </w:tc>
        <w:tc>
          <w:tcPr>
            <w:tcW w:w="2812" w:type="dxa"/>
            <w:shd w:val="clear" w:color="auto" w:fill="auto"/>
          </w:tcPr>
          <w:p w14:paraId="5FDB93FD" w14:textId="77777777" w:rsidR="001C0782" w:rsidRPr="003D4ABF" w:rsidRDefault="001C0782" w:rsidP="00AC0B41">
            <w:pPr>
              <w:pStyle w:val="TAL"/>
              <w:rPr>
                <w:sz w:val="16"/>
                <w:szCs w:val="16"/>
              </w:rPr>
            </w:pPr>
            <w:r w:rsidRPr="003D4ABF">
              <w:rPr>
                <w:sz w:val="16"/>
                <w:szCs w:val="16"/>
              </w:rPr>
              <w:t>The outcome of the request of service area coverage change.</w:t>
            </w:r>
          </w:p>
        </w:tc>
        <w:tc>
          <w:tcPr>
            <w:tcW w:w="845" w:type="dxa"/>
            <w:shd w:val="clear" w:color="auto" w:fill="auto"/>
          </w:tcPr>
          <w:p w14:paraId="05C93937"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AF</w:t>
            </w:r>
          </w:p>
        </w:tc>
        <w:tc>
          <w:tcPr>
            <w:tcW w:w="750" w:type="dxa"/>
            <w:shd w:val="clear" w:color="auto" w:fill="auto"/>
          </w:tcPr>
          <w:p w14:paraId="13A4A077"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c>
          <w:tcPr>
            <w:tcW w:w="845" w:type="dxa"/>
            <w:shd w:val="clear" w:color="auto" w:fill="auto"/>
          </w:tcPr>
          <w:p w14:paraId="2DACB286"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c>
          <w:tcPr>
            <w:tcW w:w="845" w:type="dxa"/>
            <w:shd w:val="clear" w:color="auto" w:fill="auto"/>
          </w:tcPr>
          <w:p w14:paraId="5549887C"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Yes</w:t>
            </w:r>
          </w:p>
        </w:tc>
        <w:tc>
          <w:tcPr>
            <w:tcW w:w="844" w:type="dxa"/>
            <w:shd w:val="clear" w:color="auto" w:fill="auto"/>
          </w:tcPr>
          <w:p w14:paraId="0105D3AB"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c>
          <w:tcPr>
            <w:tcW w:w="833" w:type="dxa"/>
            <w:shd w:val="clear" w:color="auto" w:fill="auto"/>
          </w:tcPr>
          <w:p w14:paraId="5795F9B2"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Yes</w:t>
            </w:r>
          </w:p>
        </w:tc>
      </w:tr>
      <w:tr w:rsidR="001C0782" w:rsidRPr="003D4ABF" w14:paraId="08FB7997" w14:textId="77777777" w:rsidTr="004A068D">
        <w:trPr>
          <w:cantSplit/>
          <w:trHeight w:val="395"/>
          <w:jc w:val="center"/>
        </w:trPr>
        <w:tc>
          <w:tcPr>
            <w:tcW w:w="1695" w:type="dxa"/>
            <w:shd w:val="clear" w:color="auto" w:fill="auto"/>
          </w:tcPr>
          <w:p w14:paraId="1E7358C8" w14:textId="77777777" w:rsidR="001C0782" w:rsidRPr="003D4ABF" w:rsidRDefault="001C0782" w:rsidP="00AC0B41">
            <w:pPr>
              <w:pStyle w:val="TAL"/>
              <w:rPr>
                <w:rFonts w:eastAsia="宋体"/>
                <w:sz w:val="16"/>
                <w:szCs w:val="16"/>
                <w:lang w:eastAsia="zh-CN"/>
              </w:rPr>
            </w:pPr>
            <w:r w:rsidRPr="003D4ABF">
              <w:rPr>
                <w:rFonts w:eastAsia="宋体"/>
                <w:sz w:val="16"/>
                <w:szCs w:val="16"/>
                <w:lang w:eastAsia="zh-CN"/>
              </w:rPr>
              <w:t>Notification on outcome of UE Policies delivery</w:t>
            </w:r>
          </w:p>
        </w:tc>
        <w:tc>
          <w:tcPr>
            <w:tcW w:w="2812" w:type="dxa"/>
            <w:shd w:val="clear" w:color="auto" w:fill="auto"/>
          </w:tcPr>
          <w:p w14:paraId="4A21B25E" w14:textId="77777777" w:rsidR="001C0782" w:rsidRPr="003D4ABF" w:rsidRDefault="001C0782" w:rsidP="00AC0B41">
            <w:pPr>
              <w:pStyle w:val="TAL"/>
              <w:rPr>
                <w:sz w:val="16"/>
                <w:szCs w:val="16"/>
              </w:rPr>
            </w:pPr>
            <w:r w:rsidRPr="003D4ABF">
              <w:rPr>
                <w:sz w:val="16"/>
                <w:szCs w:val="16"/>
              </w:rPr>
              <w:t>The outcome of the request for UE policies delivery due to service specific parameter provisioning procedure.</w:t>
            </w:r>
          </w:p>
        </w:tc>
        <w:tc>
          <w:tcPr>
            <w:tcW w:w="845" w:type="dxa"/>
            <w:shd w:val="clear" w:color="auto" w:fill="auto"/>
          </w:tcPr>
          <w:p w14:paraId="09C4A575"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AF</w:t>
            </w:r>
          </w:p>
        </w:tc>
        <w:tc>
          <w:tcPr>
            <w:tcW w:w="750" w:type="dxa"/>
            <w:shd w:val="clear" w:color="auto" w:fill="auto"/>
          </w:tcPr>
          <w:p w14:paraId="580C1CCB"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c>
          <w:tcPr>
            <w:tcW w:w="845" w:type="dxa"/>
            <w:shd w:val="clear" w:color="auto" w:fill="auto"/>
          </w:tcPr>
          <w:p w14:paraId="63B986CA"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c>
          <w:tcPr>
            <w:tcW w:w="845" w:type="dxa"/>
            <w:shd w:val="clear" w:color="auto" w:fill="auto"/>
          </w:tcPr>
          <w:p w14:paraId="5F74D490"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c>
          <w:tcPr>
            <w:tcW w:w="844" w:type="dxa"/>
            <w:shd w:val="clear" w:color="auto" w:fill="auto"/>
          </w:tcPr>
          <w:p w14:paraId="200B88B5"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c>
          <w:tcPr>
            <w:tcW w:w="833" w:type="dxa"/>
            <w:shd w:val="clear" w:color="auto" w:fill="auto"/>
          </w:tcPr>
          <w:p w14:paraId="75884CE9"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r>
      <w:tr w:rsidR="001C0782" w:rsidRPr="003D4ABF" w14:paraId="421A628F" w14:textId="77777777" w:rsidTr="004A068D">
        <w:trPr>
          <w:cantSplit/>
          <w:trHeight w:val="763"/>
          <w:jc w:val="center"/>
        </w:trPr>
        <w:tc>
          <w:tcPr>
            <w:tcW w:w="1695" w:type="dxa"/>
            <w:shd w:val="clear" w:color="auto" w:fill="auto"/>
          </w:tcPr>
          <w:p w14:paraId="32743B65" w14:textId="77777777" w:rsidR="001C0782" w:rsidRPr="003D4ABF" w:rsidRDefault="001C0782" w:rsidP="00AC0B41">
            <w:pPr>
              <w:pStyle w:val="TAL"/>
              <w:rPr>
                <w:rFonts w:eastAsia="宋体"/>
                <w:sz w:val="16"/>
                <w:szCs w:val="16"/>
                <w:lang w:eastAsia="zh-CN"/>
              </w:rPr>
            </w:pPr>
            <w:r w:rsidRPr="003D4ABF">
              <w:rPr>
                <w:rFonts w:eastAsia="宋体"/>
                <w:sz w:val="16"/>
                <w:szCs w:val="16"/>
                <w:lang w:eastAsia="zh-CN"/>
              </w:rPr>
              <w:t>Start of application traffic detection and</w:t>
            </w:r>
          </w:p>
          <w:p w14:paraId="30176B9B" w14:textId="77777777" w:rsidR="001C0782" w:rsidRPr="003D4ABF" w:rsidRDefault="001C0782" w:rsidP="00AC0B41">
            <w:pPr>
              <w:pStyle w:val="TAL"/>
              <w:rPr>
                <w:rFonts w:eastAsia="宋体"/>
                <w:sz w:val="16"/>
                <w:szCs w:val="16"/>
                <w:lang w:eastAsia="zh-CN"/>
              </w:rPr>
            </w:pPr>
            <w:r w:rsidRPr="003D4ABF">
              <w:rPr>
                <w:rFonts w:eastAsia="宋体"/>
                <w:sz w:val="16"/>
                <w:szCs w:val="16"/>
                <w:lang w:eastAsia="zh-CN"/>
              </w:rPr>
              <w:t>Stop of application traffic detection</w:t>
            </w:r>
          </w:p>
        </w:tc>
        <w:tc>
          <w:tcPr>
            <w:tcW w:w="2812" w:type="dxa"/>
            <w:shd w:val="clear" w:color="auto" w:fill="auto"/>
          </w:tcPr>
          <w:p w14:paraId="0D87F1F4" w14:textId="77777777" w:rsidR="001C0782" w:rsidRPr="003D4ABF" w:rsidRDefault="001C0782" w:rsidP="00AC0B41">
            <w:pPr>
              <w:pStyle w:val="TAL"/>
              <w:rPr>
                <w:sz w:val="16"/>
                <w:szCs w:val="16"/>
              </w:rPr>
            </w:pPr>
            <w:r w:rsidRPr="003D4ABF">
              <w:rPr>
                <w:sz w:val="16"/>
                <w:szCs w:val="16"/>
              </w:rPr>
              <w:t>The start or the stop of application traffic has been detected.</w:t>
            </w:r>
          </w:p>
        </w:tc>
        <w:tc>
          <w:tcPr>
            <w:tcW w:w="845" w:type="dxa"/>
            <w:shd w:val="clear" w:color="auto" w:fill="auto"/>
          </w:tcPr>
          <w:p w14:paraId="3359CC8C"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PCF</w:t>
            </w:r>
          </w:p>
        </w:tc>
        <w:tc>
          <w:tcPr>
            <w:tcW w:w="750" w:type="dxa"/>
            <w:shd w:val="clear" w:color="auto" w:fill="auto"/>
          </w:tcPr>
          <w:p w14:paraId="1708E576"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c>
          <w:tcPr>
            <w:tcW w:w="845" w:type="dxa"/>
            <w:shd w:val="clear" w:color="auto" w:fill="auto"/>
          </w:tcPr>
          <w:p w14:paraId="4B57A819"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c>
          <w:tcPr>
            <w:tcW w:w="845" w:type="dxa"/>
            <w:shd w:val="clear" w:color="auto" w:fill="auto"/>
          </w:tcPr>
          <w:p w14:paraId="7CD8A4D0"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c>
          <w:tcPr>
            <w:tcW w:w="844" w:type="dxa"/>
            <w:shd w:val="clear" w:color="auto" w:fill="auto"/>
          </w:tcPr>
          <w:p w14:paraId="1E37C8AF"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Yes</w:t>
            </w:r>
          </w:p>
          <w:p w14:paraId="5D1AA47C"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(NOTE 4)</w:t>
            </w:r>
          </w:p>
        </w:tc>
        <w:tc>
          <w:tcPr>
            <w:tcW w:w="833" w:type="dxa"/>
            <w:shd w:val="clear" w:color="auto" w:fill="auto"/>
          </w:tcPr>
          <w:p w14:paraId="62250AC0"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r>
      <w:tr w:rsidR="001C0782" w:rsidRPr="003D4ABF" w14:paraId="56074BF4" w14:textId="77777777" w:rsidTr="004A068D">
        <w:trPr>
          <w:cantSplit/>
          <w:trHeight w:val="778"/>
          <w:jc w:val="center"/>
        </w:trPr>
        <w:tc>
          <w:tcPr>
            <w:tcW w:w="1695" w:type="dxa"/>
            <w:shd w:val="clear" w:color="auto" w:fill="auto"/>
          </w:tcPr>
          <w:p w14:paraId="0943D6A1" w14:textId="77777777" w:rsidR="001C0782" w:rsidRPr="003D4ABF" w:rsidRDefault="001C0782" w:rsidP="00AC0B41">
            <w:pPr>
              <w:pStyle w:val="TAL"/>
              <w:rPr>
                <w:rFonts w:eastAsia="宋体"/>
                <w:sz w:val="16"/>
                <w:szCs w:val="16"/>
                <w:lang w:eastAsia="zh-CN"/>
              </w:rPr>
            </w:pPr>
            <w:r w:rsidRPr="003D4ABF">
              <w:rPr>
                <w:rFonts w:eastAsia="宋体"/>
                <w:sz w:val="16"/>
                <w:szCs w:val="16"/>
                <w:lang w:eastAsia="zh-CN"/>
              </w:rPr>
              <w:t>Satellite backhaul category change</w:t>
            </w:r>
          </w:p>
        </w:tc>
        <w:tc>
          <w:tcPr>
            <w:tcW w:w="2812" w:type="dxa"/>
            <w:shd w:val="clear" w:color="auto" w:fill="auto"/>
          </w:tcPr>
          <w:p w14:paraId="0A8D8754" w14:textId="77777777" w:rsidR="001C0782" w:rsidRPr="003D4ABF" w:rsidRDefault="001C0782" w:rsidP="00AC0B41">
            <w:pPr>
              <w:pStyle w:val="TAL"/>
              <w:rPr>
                <w:sz w:val="16"/>
                <w:szCs w:val="16"/>
              </w:rPr>
            </w:pPr>
            <w:r w:rsidRPr="003D4ABF">
              <w:rPr>
                <w:sz w:val="16"/>
                <w:szCs w:val="16"/>
              </w:rPr>
              <w:t>The backhaul has changed between different satellite backhaul categories (i.e. GEO, MEO, LEO, OTHERSAT), or the backhaul has changed between satellite backhaul and non-satellite backhaul.</w:t>
            </w:r>
          </w:p>
        </w:tc>
        <w:tc>
          <w:tcPr>
            <w:tcW w:w="845" w:type="dxa"/>
            <w:shd w:val="clear" w:color="auto" w:fill="auto"/>
          </w:tcPr>
          <w:p w14:paraId="728D54C4" w14:textId="77777777" w:rsidR="001C0782" w:rsidRPr="003D4ABF" w:rsidRDefault="001C0782" w:rsidP="00AC0B41">
            <w:pPr>
              <w:pStyle w:val="TAC"/>
              <w:rPr>
                <w:rFonts w:eastAsia="宋体"/>
                <w:sz w:val="16"/>
                <w:szCs w:val="16"/>
                <w:lang w:eastAsia="zh-CN"/>
              </w:rPr>
            </w:pPr>
            <w:r w:rsidRPr="003D4ABF">
              <w:rPr>
                <w:sz w:val="16"/>
                <w:szCs w:val="16"/>
              </w:rPr>
              <w:t>AF</w:t>
            </w:r>
          </w:p>
        </w:tc>
        <w:tc>
          <w:tcPr>
            <w:tcW w:w="750" w:type="dxa"/>
            <w:shd w:val="clear" w:color="auto" w:fill="auto"/>
          </w:tcPr>
          <w:p w14:paraId="32F9C656"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c>
          <w:tcPr>
            <w:tcW w:w="845" w:type="dxa"/>
            <w:shd w:val="clear" w:color="auto" w:fill="auto"/>
          </w:tcPr>
          <w:p w14:paraId="333A90B5"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Yes</w:t>
            </w:r>
          </w:p>
        </w:tc>
        <w:tc>
          <w:tcPr>
            <w:tcW w:w="845" w:type="dxa"/>
            <w:shd w:val="clear" w:color="auto" w:fill="auto"/>
          </w:tcPr>
          <w:p w14:paraId="68CE43D2"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Yes</w:t>
            </w:r>
          </w:p>
        </w:tc>
        <w:tc>
          <w:tcPr>
            <w:tcW w:w="844" w:type="dxa"/>
            <w:shd w:val="clear" w:color="auto" w:fill="auto"/>
          </w:tcPr>
          <w:p w14:paraId="4C0CC7D9"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c>
          <w:tcPr>
            <w:tcW w:w="833" w:type="dxa"/>
            <w:shd w:val="clear" w:color="auto" w:fill="auto"/>
          </w:tcPr>
          <w:p w14:paraId="215BB3A4"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r>
      <w:tr w:rsidR="007B5A00" w:rsidRPr="003D4ABF" w14:paraId="14ED54EB" w14:textId="77777777" w:rsidTr="004A068D">
        <w:trPr>
          <w:cantSplit/>
          <w:trHeight w:val="778"/>
          <w:jc w:val="center"/>
          <w:ins w:id="22" w:author="CATT-lyy" w:date="2022-11-01T23:23:00Z"/>
        </w:trPr>
        <w:tc>
          <w:tcPr>
            <w:tcW w:w="1695" w:type="dxa"/>
            <w:shd w:val="clear" w:color="auto" w:fill="auto"/>
          </w:tcPr>
          <w:p w14:paraId="7F1F262F" w14:textId="4B044513" w:rsidR="007B5A00" w:rsidRPr="003D4ABF" w:rsidRDefault="007B5A00" w:rsidP="00AC0B41">
            <w:pPr>
              <w:pStyle w:val="TAL"/>
              <w:rPr>
                <w:ins w:id="23" w:author="CATT-lyy" w:date="2022-11-01T23:23:00Z"/>
                <w:rFonts w:eastAsia="宋体"/>
                <w:sz w:val="16"/>
                <w:szCs w:val="16"/>
                <w:lang w:eastAsia="zh-CN"/>
              </w:rPr>
            </w:pPr>
            <w:ins w:id="24" w:author="CATT-lyy" w:date="2022-11-01T23:23:00Z">
              <w:r w:rsidRPr="003D4ABF">
                <w:rPr>
                  <w:rFonts w:eastAsia="宋体"/>
                  <w:sz w:val="16"/>
                  <w:szCs w:val="16"/>
                  <w:lang w:eastAsia="zh-CN"/>
                </w:rPr>
                <w:t xml:space="preserve">Satellite </w:t>
              </w:r>
              <w:r>
                <w:rPr>
                  <w:rFonts w:eastAsia="宋体"/>
                  <w:sz w:val="16"/>
                  <w:szCs w:val="16"/>
                  <w:lang w:eastAsia="zh-CN"/>
                </w:rPr>
                <w:t>backhaul</w:t>
              </w:r>
              <w:r>
                <w:rPr>
                  <w:rFonts w:eastAsia="宋体" w:hint="eastAsia"/>
                  <w:sz w:val="16"/>
                  <w:szCs w:val="16"/>
                  <w:lang w:eastAsia="zh-CN"/>
                </w:rPr>
                <w:t xml:space="preserve"> information</w:t>
              </w:r>
            </w:ins>
          </w:p>
        </w:tc>
        <w:tc>
          <w:tcPr>
            <w:tcW w:w="2812" w:type="dxa"/>
            <w:shd w:val="clear" w:color="auto" w:fill="auto"/>
          </w:tcPr>
          <w:p w14:paraId="6908C904" w14:textId="71199460" w:rsidR="007B5A00" w:rsidRPr="003D4ABF" w:rsidRDefault="007B5A00" w:rsidP="00D61905">
            <w:pPr>
              <w:pStyle w:val="TAL"/>
              <w:rPr>
                <w:ins w:id="25" w:author="CATT-lyy" w:date="2022-11-01T23:23:00Z"/>
                <w:sz w:val="16"/>
                <w:szCs w:val="16"/>
              </w:rPr>
            </w:pPr>
            <w:ins w:id="26" w:author="CATT-lyy" w:date="2022-11-01T23:24:00Z">
              <w:r>
                <w:rPr>
                  <w:rFonts w:hint="eastAsia"/>
                  <w:sz w:val="16"/>
                  <w:szCs w:val="16"/>
                  <w:lang w:eastAsia="zh-CN"/>
                </w:rPr>
                <w:t>The</w:t>
              </w:r>
            </w:ins>
            <w:ins w:id="27" w:author="CATT-lyy" w:date="2022-11-01T23:25:00Z">
              <w:r>
                <w:t xml:space="preserve"> </w:t>
              </w:r>
              <w:r w:rsidRPr="001C0782">
                <w:rPr>
                  <w:sz w:val="16"/>
                  <w:szCs w:val="16"/>
                  <w:lang w:eastAsia="zh-CN"/>
                </w:rPr>
                <w:t>satellite backhaul</w:t>
              </w:r>
            </w:ins>
            <w:ins w:id="28" w:author="CATT-lyy" w:date="2022-11-01T23:24:00Z">
              <w:r>
                <w:rPr>
                  <w:rFonts w:hint="eastAsia"/>
                  <w:sz w:val="16"/>
                  <w:szCs w:val="16"/>
                  <w:lang w:eastAsia="zh-CN"/>
                </w:rPr>
                <w:t xml:space="preserve"> </w:t>
              </w:r>
              <w:r w:rsidRPr="001C0782">
                <w:rPr>
                  <w:sz w:val="16"/>
                  <w:szCs w:val="16"/>
                </w:rPr>
                <w:t>packet delivery latency</w:t>
              </w:r>
            </w:ins>
          </w:p>
        </w:tc>
        <w:tc>
          <w:tcPr>
            <w:tcW w:w="845" w:type="dxa"/>
            <w:shd w:val="clear" w:color="auto" w:fill="auto"/>
          </w:tcPr>
          <w:p w14:paraId="11148688" w14:textId="06D1F9DD" w:rsidR="007B5A00" w:rsidRPr="001C0782" w:rsidRDefault="007B5A00" w:rsidP="00AC0B41">
            <w:pPr>
              <w:pStyle w:val="TAC"/>
              <w:rPr>
                <w:ins w:id="29" w:author="CATT-lyy" w:date="2022-11-01T23:23:00Z"/>
                <w:sz w:val="16"/>
                <w:szCs w:val="16"/>
                <w:lang w:eastAsia="zh-CN"/>
              </w:rPr>
            </w:pPr>
            <w:ins w:id="30" w:author="CATT-lyy" w:date="2022-11-01T23:25:00Z">
              <w:r>
                <w:rPr>
                  <w:rFonts w:hint="eastAsia"/>
                  <w:sz w:val="16"/>
                  <w:szCs w:val="16"/>
                  <w:lang w:eastAsia="zh-CN"/>
                </w:rPr>
                <w:t>AF</w:t>
              </w:r>
            </w:ins>
          </w:p>
        </w:tc>
        <w:tc>
          <w:tcPr>
            <w:tcW w:w="750" w:type="dxa"/>
            <w:shd w:val="clear" w:color="auto" w:fill="auto"/>
          </w:tcPr>
          <w:p w14:paraId="5B79CE58" w14:textId="39EE2A36" w:rsidR="007B5A00" w:rsidRPr="003D4ABF" w:rsidRDefault="007B5A00" w:rsidP="00AC0B41">
            <w:pPr>
              <w:pStyle w:val="TAC"/>
              <w:rPr>
                <w:ins w:id="31" w:author="CATT-lyy" w:date="2022-11-01T23:23:00Z"/>
                <w:rFonts w:eastAsia="宋体"/>
                <w:sz w:val="16"/>
                <w:szCs w:val="16"/>
                <w:lang w:eastAsia="zh-CN"/>
              </w:rPr>
            </w:pPr>
            <w:ins w:id="32" w:author="CATT-lyy" w:date="2022-11-01T23:30:00Z">
              <w:r>
                <w:rPr>
                  <w:rFonts w:eastAsia="宋体" w:hint="eastAsia"/>
                  <w:sz w:val="16"/>
                  <w:szCs w:val="16"/>
                  <w:lang w:eastAsia="zh-CN"/>
                </w:rPr>
                <w:t>No</w:t>
              </w:r>
            </w:ins>
          </w:p>
        </w:tc>
        <w:tc>
          <w:tcPr>
            <w:tcW w:w="845" w:type="dxa"/>
            <w:shd w:val="clear" w:color="auto" w:fill="auto"/>
          </w:tcPr>
          <w:p w14:paraId="6AEDF5FC" w14:textId="456B8919" w:rsidR="007B5A00" w:rsidRPr="003D4ABF" w:rsidRDefault="007B5A00" w:rsidP="00AC0B41">
            <w:pPr>
              <w:pStyle w:val="TAC"/>
              <w:rPr>
                <w:ins w:id="33" w:author="CATT-lyy" w:date="2022-11-01T23:23:00Z"/>
                <w:rFonts w:eastAsia="宋体"/>
                <w:sz w:val="16"/>
                <w:szCs w:val="16"/>
                <w:lang w:eastAsia="zh-CN"/>
              </w:rPr>
            </w:pPr>
            <w:ins w:id="34" w:author="CATT-lyy" w:date="2022-11-01T23:30:00Z">
              <w:r w:rsidRPr="003D4ABF">
                <w:rPr>
                  <w:rFonts w:eastAsia="宋体"/>
                  <w:sz w:val="16"/>
                  <w:szCs w:val="16"/>
                  <w:lang w:eastAsia="zh-CN"/>
                </w:rPr>
                <w:t>Yes</w:t>
              </w:r>
            </w:ins>
          </w:p>
        </w:tc>
        <w:tc>
          <w:tcPr>
            <w:tcW w:w="845" w:type="dxa"/>
            <w:shd w:val="clear" w:color="auto" w:fill="auto"/>
          </w:tcPr>
          <w:p w14:paraId="4602B397" w14:textId="7D315E11" w:rsidR="007B5A00" w:rsidRPr="003D4ABF" w:rsidRDefault="007B5A00" w:rsidP="00AC0B41">
            <w:pPr>
              <w:pStyle w:val="TAC"/>
              <w:rPr>
                <w:ins w:id="35" w:author="CATT-lyy" w:date="2022-11-01T23:23:00Z"/>
                <w:rFonts w:eastAsia="宋体"/>
                <w:sz w:val="16"/>
                <w:szCs w:val="16"/>
                <w:lang w:eastAsia="zh-CN"/>
              </w:rPr>
            </w:pPr>
            <w:ins w:id="36" w:author="CATT-lyy" w:date="2022-11-01T23:30:00Z">
              <w:r w:rsidRPr="003D4ABF">
                <w:rPr>
                  <w:rFonts w:eastAsia="宋体"/>
                  <w:sz w:val="16"/>
                  <w:szCs w:val="16"/>
                  <w:lang w:eastAsia="zh-CN"/>
                </w:rPr>
                <w:t>Yes</w:t>
              </w:r>
            </w:ins>
          </w:p>
        </w:tc>
        <w:tc>
          <w:tcPr>
            <w:tcW w:w="844" w:type="dxa"/>
            <w:shd w:val="clear" w:color="auto" w:fill="auto"/>
          </w:tcPr>
          <w:p w14:paraId="70B08909" w14:textId="54909F6F" w:rsidR="007B5A00" w:rsidRPr="003D4ABF" w:rsidRDefault="007B5A00" w:rsidP="00AC0B41">
            <w:pPr>
              <w:pStyle w:val="TAC"/>
              <w:rPr>
                <w:ins w:id="37" w:author="CATT-lyy" w:date="2022-11-01T23:23:00Z"/>
                <w:rFonts w:eastAsia="宋体"/>
                <w:sz w:val="16"/>
                <w:szCs w:val="16"/>
                <w:lang w:eastAsia="zh-CN"/>
              </w:rPr>
            </w:pPr>
            <w:ins w:id="38" w:author="CATT-lyy" w:date="2022-11-01T23:31:00Z">
              <w:r w:rsidRPr="003D4ABF">
                <w:rPr>
                  <w:rFonts w:eastAsia="宋体"/>
                  <w:sz w:val="16"/>
                  <w:szCs w:val="16"/>
                  <w:lang w:eastAsia="zh-CN"/>
                </w:rPr>
                <w:t>No</w:t>
              </w:r>
            </w:ins>
          </w:p>
        </w:tc>
        <w:tc>
          <w:tcPr>
            <w:tcW w:w="833" w:type="dxa"/>
            <w:shd w:val="clear" w:color="auto" w:fill="auto"/>
          </w:tcPr>
          <w:p w14:paraId="3F860EAA" w14:textId="4B41369F" w:rsidR="007B5A00" w:rsidRPr="003D4ABF" w:rsidRDefault="007B5A00" w:rsidP="00AC0B41">
            <w:pPr>
              <w:pStyle w:val="TAC"/>
              <w:rPr>
                <w:ins w:id="39" w:author="CATT-lyy" w:date="2022-11-01T23:23:00Z"/>
                <w:rFonts w:eastAsia="宋体"/>
                <w:sz w:val="16"/>
                <w:szCs w:val="16"/>
                <w:lang w:eastAsia="zh-CN"/>
              </w:rPr>
            </w:pPr>
            <w:ins w:id="40" w:author="CATT-lyy" w:date="2022-11-01T23:31:00Z">
              <w:r w:rsidRPr="003D4ABF">
                <w:rPr>
                  <w:rFonts w:eastAsia="宋体"/>
                  <w:sz w:val="16"/>
                  <w:szCs w:val="16"/>
                  <w:lang w:eastAsia="zh-CN"/>
                </w:rPr>
                <w:t>No</w:t>
              </w:r>
            </w:ins>
          </w:p>
        </w:tc>
      </w:tr>
      <w:tr w:rsidR="001C0782" w:rsidRPr="003D4ABF" w14:paraId="182C245C" w14:textId="77777777" w:rsidTr="004A068D">
        <w:trPr>
          <w:cantSplit/>
          <w:trHeight w:val="183"/>
          <w:jc w:val="center"/>
        </w:trPr>
        <w:tc>
          <w:tcPr>
            <w:tcW w:w="1695" w:type="dxa"/>
            <w:shd w:val="clear" w:color="auto" w:fill="auto"/>
          </w:tcPr>
          <w:p w14:paraId="70F9C460" w14:textId="77777777" w:rsidR="001C0782" w:rsidRPr="003D4ABF" w:rsidRDefault="001C0782" w:rsidP="00AC0B41">
            <w:pPr>
              <w:pStyle w:val="TAL"/>
              <w:rPr>
                <w:rFonts w:eastAsia="宋体"/>
                <w:sz w:val="16"/>
                <w:szCs w:val="16"/>
                <w:lang w:eastAsia="zh-CN"/>
              </w:rPr>
            </w:pPr>
            <w:r w:rsidRPr="003D4ABF">
              <w:rPr>
                <w:rFonts w:eastAsia="宋体"/>
                <w:sz w:val="16"/>
                <w:szCs w:val="16"/>
                <w:lang w:eastAsia="zh-CN"/>
              </w:rPr>
              <w:lastRenderedPageBreak/>
              <w:t>Change of PDUID</w:t>
            </w:r>
          </w:p>
        </w:tc>
        <w:tc>
          <w:tcPr>
            <w:tcW w:w="2812" w:type="dxa"/>
            <w:shd w:val="clear" w:color="auto" w:fill="auto"/>
          </w:tcPr>
          <w:p w14:paraId="38EF96EE" w14:textId="77777777" w:rsidR="001C0782" w:rsidRPr="003D4ABF" w:rsidRDefault="001C0782" w:rsidP="00AC0B41">
            <w:pPr>
              <w:pStyle w:val="TAL"/>
              <w:rPr>
                <w:sz w:val="16"/>
                <w:szCs w:val="16"/>
              </w:rPr>
            </w:pPr>
            <w:r w:rsidRPr="003D4ABF">
              <w:rPr>
                <w:sz w:val="16"/>
                <w:szCs w:val="16"/>
              </w:rPr>
              <w:t>The PDUID assigned to a UE has changed.</w:t>
            </w:r>
          </w:p>
        </w:tc>
        <w:tc>
          <w:tcPr>
            <w:tcW w:w="845" w:type="dxa"/>
            <w:shd w:val="clear" w:color="auto" w:fill="auto"/>
          </w:tcPr>
          <w:p w14:paraId="5A7DEC45"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5G DDNMF</w:t>
            </w:r>
          </w:p>
        </w:tc>
        <w:tc>
          <w:tcPr>
            <w:tcW w:w="750" w:type="dxa"/>
            <w:shd w:val="clear" w:color="auto" w:fill="auto"/>
          </w:tcPr>
          <w:p w14:paraId="2BDDFBAB"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c>
          <w:tcPr>
            <w:tcW w:w="845" w:type="dxa"/>
            <w:shd w:val="clear" w:color="auto" w:fill="auto"/>
          </w:tcPr>
          <w:p w14:paraId="7E0C9879"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c>
          <w:tcPr>
            <w:tcW w:w="845" w:type="dxa"/>
            <w:shd w:val="clear" w:color="auto" w:fill="auto"/>
          </w:tcPr>
          <w:p w14:paraId="4442537E"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c>
          <w:tcPr>
            <w:tcW w:w="844" w:type="dxa"/>
            <w:shd w:val="clear" w:color="auto" w:fill="auto"/>
          </w:tcPr>
          <w:p w14:paraId="3F89D414"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c>
          <w:tcPr>
            <w:tcW w:w="833" w:type="dxa"/>
            <w:shd w:val="clear" w:color="auto" w:fill="auto"/>
          </w:tcPr>
          <w:p w14:paraId="2599CBCC"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Yes</w:t>
            </w:r>
          </w:p>
        </w:tc>
      </w:tr>
      <w:tr w:rsidR="001C0782" w:rsidRPr="003D4ABF" w14:paraId="40D77D42" w14:textId="77777777" w:rsidTr="004A068D">
        <w:trPr>
          <w:cantSplit/>
          <w:trHeight w:val="382"/>
          <w:jc w:val="center"/>
        </w:trPr>
        <w:tc>
          <w:tcPr>
            <w:tcW w:w="1695" w:type="dxa"/>
            <w:shd w:val="clear" w:color="auto" w:fill="auto"/>
          </w:tcPr>
          <w:p w14:paraId="707B8954" w14:textId="77777777" w:rsidR="001C0782" w:rsidRPr="003D4ABF" w:rsidRDefault="001C0782" w:rsidP="00AC0B41">
            <w:pPr>
              <w:pStyle w:val="TAL"/>
              <w:rPr>
                <w:rFonts w:eastAsia="宋体"/>
                <w:sz w:val="16"/>
                <w:szCs w:val="16"/>
                <w:lang w:eastAsia="zh-CN"/>
              </w:rPr>
            </w:pPr>
            <w:r w:rsidRPr="003D4ABF">
              <w:rPr>
                <w:rFonts w:eastAsia="宋体"/>
                <w:sz w:val="16"/>
                <w:szCs w:val="16"/>
                <w:lang w:eastAsia="zh-CN"/>
              </w:rPr>
              <w:t>SM Policy Association established or terminated</w:t>
            </w:r>
          </w:p>
        </w:tc>
        <w:tc>
          <w:tcPr>
            <w:tcW w:w="2812" w:type="dxa"/>
            <w:shd w:val="clear" w:color="auto" w:fill="auto"/>
          </w:tcPr>
          <w:p w14:paraId="4E50464A" w14:textId="77777777" w:rsidR="001C0782" w:rsidRPr="003D4ABF" w:rsidRDefault="001C0782" w:rsidP="00AC0B41">
            <w:pPr>
              <w:pStyle w:val="TAL"/>
              <w:rPr>
                <w:sz w:val="16"/>
                <w:szCs w:val="16"/>
              </w:rPr>
            </w:pPr>
            <w:r w:rsidRPr="003D4ABF">
              <w:rPr>
                <w:sz w:val="16"/>
                <w:szCs w:val="16"/>
              </w:rPr>
              <w:t>The establishment or termination of a SM Policy Association is reported</w:t>
            </w:r>
          </w:p>
        </w:tc>
        <w:tc>
          <w:tcPr>
            <w:tcW w:w="845" w:type="dxa"/>
            <w:shd w:val="clear" w:color="auto" w:fill="auto"/>
          </w:tcPr>
          <w:p w14:paraId="78A55893"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PCF</w:t>
            </w:r>
          </w:p>
        </w:tc>
        <w:tc>
          <w:tcPr>
            <w:tcW w:w="750" w:type="dxa"/>
            <w:shd w:val="clear" w:color="auto" w:fill="auto"/>
          </w:tcPr>
          <w:p w14:paraId="7A43FB7B"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c>
          <w:tcPr>
            <w:tcW w:w="845" w:type="dxa"/>
            <w:shd w:val="clear" w:color="auto" w:fill="auto"/>
          </w:tcPr>
          <w:p w14:paraId="1D139619"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c>
          <w:tcPr>
            <w:tcW w:w="845" w:type="dxa"/>
            <w:shd w:val="clear" w:color="auto" w:fill="auto"/>
          </w:tcPr>
          <w:p w14:paraId="1371ECAA"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c>
          <w:tcPr>
            <w:tcW w:w="844" w:type="dxa"/>
            <w:shd w:val="clear" w:color="auto" w:fill="auto"/>
          </w:tcPr>
          <w:p w14:paraId="1490F659"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Yes</w:t>
            </w:r>
          </w:p>
          <w:p w14:paraId="18477DD7"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(NOTE 7)</w:t>
            </w:r>
          </w:p>
        </w:tc>
        <w:tc>
          <w:tcPr>
            <w:tcW w:w="833" w:type="dxa"/>
            <w:shd w:val="clear" w:color="auto" w:fill="auto"/>
          </w:tcPr>
          <w:p w14:paraId="09B35BDA"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r>
      <w:tr w:rsidR="001C0782" w:rsidRPr="003D4ABF" w14:paraId="3A56938C" w14:textId="77777777" w:rsidTr="004A068D">
        <w:trPr>
          <w:cantSplit/>
          <w:trHeight w:val="1556"/>
          <w:jc w:val="center"/>
        </w:trPr>
        <w:tc>
          <w:tcPr>
            <w:tcW w:w="9469" w:type="dxa"/>
            <w:gridSpan w:val="8"/>
            <w:shd w:val="clear" w:color="auto" w:fill="auto"/>
          </w:tcPr>
          <w:p w14:paraId="25ED1642" w14:textId="77777777" w:rsidR="001C0782" w:rsidRPr="003D4ABF" w:rsidRDefault="001C0782" w:rsidP="00AC0B41">
            <w:pPr>
              <w:pStyle w:val="TAN"/>
              <w:rPr>
                <w:rFonts w:eastAsia="宋体"/>
                <w:sz w:val="16"/>
                <w:szCs w:val="16"/>
                <w:lang w:eastAsia="zh-CN"/>
              </w:rPr>
            </w:pPr>
            <w:r w:rsidRPr="003D4ABF">
              <w:rPr>
                <w:rFonts w:eastAsia="宋体"/>
                <w:sz w:val="16"/>
                <w:szCs w:val="16"/>
                <w:lang w:eastAsia="zh-CN"/>
              </w:rPr>
              <w:t>NOTE 1:</w:t>
            </w:r>
            <w:r w:rsidRPr="003D4ABF">
              <w:rPr>
                <w:rFonts w:eastAsia="宋体"/>
                <w:sz w:val="16"/>
                <w:szCs w:val="16"/>
                <w:lang w:eastAsia="zh-CN"/>
              </w:rPr>
              <w:tab/>
              <w:t>Additional parameters for the subscription as well as reporting related to these events are described in TS 23.502 [3].</w:t>
            </w:r>
          </w:p>
          <w:p w14:paraId="137BAE2F" w14:textId="77777777" w:rsidR="001C0782" w:rsidRPr="003D4ABF" w:rsidRDefault="001C0782" w:rsidP="00AC0B41">
            <w:pPr>
              <w:pStyle w:val="TAN"/>
              <w:rPr>
                <w:rFonts w:eastAsia="宋体"/>
                <w:sz w:val="16"/>
                <w:szCs w:val="16"/>
                <w:lang w:eastAsia="zh-CN"/>
              </w:rPr>
            </w:pPr>
            <w:r w:rsidRPr="003D4ABF">
              <w:rPr>
                <w:rFonts w:eastAsia="宋体"/>
                <w:sz w:val="16"/>
                <w:szCs w:val="16"/>
                <w:lang w:eastAsia="zh-CN"/>
              </w:rPr>
              <w:t>NOTE 2:</w:t>
            </w:r>
            <w:r w:rsidRPr="003D4ABF">
              <w:rPr>
                <w:rFonts w:eastAsia="宋体"/>
                <w:sz w:val="16"/>
                <w:szCs w:val="16"/>
                <w:lang w:eastAsia="zh-CN"/>
              </w:rPr>
              <w:tab/>
              <w:t>Applicability of Rx is described in Annex C.</w:t>
            </w:r>
          </w:p>
          <w:p w14:paraId="0AD5EA23" w14:textId="77777777" w:rsidR="001C0782" w:rsidRPr="003D4ABF" w:rsidRDefault="001C0782" w:rsidP="00AC0B41">
            <w:pPr>
              <w:pStyle w:val="TAN"/>
              <w:rPr>
                <w:rFonts w:eastAsia="宋体"/>
                <w:sz w:val="16"/>
                <w:szCs w:val="16"/>
                <w:lang w:eastAsia="zh-CN"/>
              </w:rPr>
            </w:pPr>
            <w:r w:rsidRPr="003D4ABF">
              <w:rPr>
                <w:rFonts w:eastAsia="宋体"/>
                <w:sz w:val="16"/>
                <w:szCs w:val="16"/>
                <w:lang w:eastAsia="zh-CN"/>
              </w:rPr>
              <w:t>NOTE 3:</w:t>
            </w:r>
            <w:r w:rsidRPr="003D4ABF">
              <w:rPr>
                <w:rFonts w:eastAsia="宋体"/>
                <w:sz w:val="16"/>
                <w:szCs w:val="16"/>
                <w:lang w:eastAsia="zh-CN"/>
              </w:rPr>
              <w:tab/>
              <w:t>5GS Bridge information is described in clause 6.1.3</w:t>
            </w:r>
            <w:r>
              <w:rPr>
                <w:rFonts w:eastAsia="宋体"/>
                <w:sz w:val="16"/>
                <w:szCs w:val="16"/>
                <w:lang w:eastAsia="zh-CN"/>
              </w:rPr>
              <w:t>.5</w:t>
            </w:r>
            <w:r w:rsidRPr="003D4ABF">
              <w:rPr>
                <w:rFonts w:eastAsia="宋体"/>
                <w:sz w:val="16"/>
                <w:szCs w:val="16"/>
                <w:lang w:eastAsia="zh-CN"/>
              </w:rPr>
              <w:t>.</w:t>
            </w:r>
          </w:p>
          <w:p w14:paraId="4B8408DF" w14:textId="77777777" w:rsidR="001C0782" w:rsidRPr="003D4ABF" w:rsidRDefault="001C0782" w:rsidP="00AC0B41">
            <w:pPr>
              <w:pStyle w:val="TAN"/>
              <w:rPr>
                <w:rFonts w:eastAsia="宋体"/>
                <w:sz w:val="16"/>
                <w:szCs w:val="16"/>
                <w:lang w:eastAsia="zh-CN"/>
              </w:rPr>
            </w:pPr>
            <w:r w:rsidRPr="003D4ABF">
              <w:rPr>
                <w:rFonts w:eastAsia="宋体"/>
                <w:sz w:val="16"/>
                <w:szCs w:val="16"/>
                <w:lang w:eastAsia="zh-CN"/>
              </w:rPr>
              <w:t>NOTE 4:</w:t>
            </w:r>
            <w:r w:rsidRPr="003D4ABF">
              <w:rPr>
                <w:rFonts w:eastAsia="宋体"/>
                <w:sz w:val="16"/>
                <w:szCs w:val="16"/>
                <w:lang w:eastAsia="zh-CN"/>
              </w:rPr>
              <w:tab/>
              <w:t>Bulk subscription is implicit. NOTE 1 does not apply.</w:t>
            </w:r>
          </w:p>
          <w:p w14:paraId="235529C8" w14:textId="77777777" w:rsidR="001C0782" w:rsidRPr="003D4ABF" w:rsidRDefault="001C0782" w:rsidP="00AC0B41">
            <w:pPr>
              <w:pStyle w:val="TAN"/>
              <w:rPr>
                <w:rFonts w:eastAsia="宋体"/>
                <w:sz w:val="16"/>
                <w:szCs w:val="16"/>
                <w:lang w:eastAsia="zh-CN"/>
              </w:rPr>
            </w:pPr>
            <w:r w:rsidRPr="003D4ABF">
              <w:rPr>
                <w:rFonts w:eastAsia="宋体"/>
                <w:sz w:val="16"/>
                <w:szCs w:val="16"/>
                <w:lang w:eastAsia="zh-CN"/>
              </w:rPr>
              <w:t>NOTE 5:</w:t>
            </w:r>
            <w:r w:rsidRPr="003D4ABF">
              <w:rPr>
                <w:rFonts w:eastAsia="宋体"/>
                <w:sz w:val="16"/>
                <w:szCs w:val="16"/>
                <w:lang w:eastAsia="zh-CN"/>
              </w:rPr>
              <w:tab/>
              <w:t>For a PDU Session established over a SNPN, the combination of the PLMN id and the NID identifies the SNPN.</w:t>
            </w:r>
          </w:p>
          <w:p w14:paraId="15309E2C" w14:textId="77777777" w:rsidR="001C0782" w:rsidRPr="003D4ABF" w:rsidRDefault="001C0782" w:rsidP="00AC0B41">
            <w:pPr>
              <w:pStyle w:val="TAN"/>
              <w:rPr>
                <w:rFonts w:eastAsia="宋体"/>
                <w:sz w:val="16"/>
                <w:szCs w:val="16"/>
                <w:lang w:eastAsia="zh-CN"/>
              </w:rPr>
            </w:pPr>
            <w:r w:rsidRPr="003D4ABF">
              <w:rPr>
                <w:rFonts w:eastAsia="宋体"/>
                <w:sz w:val="16"/>
                <w:szCs w:val="16"/>
                <w:lang w:eastAsia="zh-CN"/>
              </w:rPr>
              <w:t>NOTE 6:</w:t>
            </w:r>
            <w:r w:rsidRPr="003D4ABF">
              <w:rPr>
                <w:rFonts w:eastAsia="宋体"/>
                <w:sz w:val="16"/>
                <w:szCs w:val="16"/>
                <w:lang w:eastAsia="zh-CN"/>
              </w:rPr>
              <w:tab/>
              <w:t>This column contains also UE context related events that are reported to other consumers such as 5G DDNMF via other reference points than N5. The Conditions for reporting column indicates the respective consumer.</w:t>
            </w:r>
          </w:p>
          <w:p w14:paraId="0530C086" w14:textId="77777777" w:rsidR="001C0782" w:rsidRPr="003D4ABF" w:rsidRDefault="001C0782" w:rsidP="00AC0B41">
            <w:pPr>
              <w:pStyle w:val="TAN"/>
              <w:rPr>
                <w:rFonts w:eastAsia="宋体"/>
                <w:sz w:val="16"/>
                <w:szCs w:val="16"/>
                <w:lang w:eastAsia="zh-CN"/>
              </w:rPr>
            </w:pPr>
            <w:r w:rsidRPr="003D4ABF">
              <w:rPr>
                <w:rFonts w:eastAsia="宋体"/>
                <w:sz w:val="16"/>
                <w:szCs w:val="16"/>
                <w:lang w:eastAsia="zh-CN"/>
              </w:rPr>
              <w:t>NOTE 7:</w:t>
            </w:r>
            <w:r w:rsidRPr="003D4ABF">
              <w:rPr>
                <w:rFonts w:eastAsia="宋体"/>
                <w:sz w:val="16"/>
                <w:szCs w:val="16"/>
                <w:lang w:eastAsia="zh-CN"/>
              </w:rPr>
              <w:tab/>
              <w:t>This PCF for the UE subscribes to this Event via AMF and SMF.</w:t>
            </w:r>
          </w:p>
        </w:tc>
      </w:tr>
    </w:tbl>
    <w:p w14:paraId="139E10EF" w14:textId="77777777" w:rsidR="004A068D" w:rsidRPr="004A068D" w:rsidRDefault="004A068D" w:rsidP="004A068D">
      <w:pPr>
        <w:rPr>
          <w:rFonts w:eastAsia="等线"/>
        </w:rPr>
      </w:pPr>
      <w:r w:rsidRPr="004A068D">
        <w:rPr>
          <w:rFonts w:eastAsia="等线"/>
        </w:rPr>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31FC5C78" w14:textId="77777777" w:rsidR="004A068D" w:rsidRPr="004A068D" w:rsidRDefault="004A068D" w:rsidP="004A068D">
      <w:pPr>
        <w:rPr>
          <w:rFonts w:eastAsia="等线"/>
        </w:rPr>
      </w:pPr>
      <w:r w:rsidRPr="004A068D">
        <w:rPr>
          <w:rFonts w:eastAsia="等线"/>
        </w:rPr>
        <w:t xml:space="preserve">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w:t>
      </w:r>
      <w:proofErr w:type="gramStart"/>
      <w:r w:rsidRPr="004A068D">
        <w:rPr>
          <w:rFonts w:eastAsia="等线"/>
        </w:rPr>
        <w:t>two Access Type information that the user is currently using</w:t>
      </w:r>
      <w:proofErr w:type="gramEnd"/>
      <w:r w:rsidRPr="004A068D">
        <w:rPr>
          <w:rFonts w:eastAsia="等线"/>
        </w:rPr>
        <w:t>.</w:t>
      </w:r>
    </w:p>
    <w:p w14:paraId="3974318C" w14:textId="77777777" w:rsidR="004A068D" w:rsidRPr="004A068D" w:rsidRDefault="004A068D" w:rsidP="004A068D">
      <w:pPr>
        <w:rPr>
          <w:rFonts w:eastAsia="等线"/>
        </w:rPr>
      </w:pPr>
      <w:r w:rsidRPr="004A068D">
        <w:rPr>
          <w:rFonts w:eastAsia="等线"/>
        </w:rPr>
        <w:t>If an AF requests the PCF to report on the signalling path status, for the AF session, the PCF shall, upon indication of removal of PCC Rules identifying signalling traffic from the SMF report it to the AF.</w:t>
      </w:r>
    </w:p>
    <w:p w14:paraId="399DAC6A" w14:textId="77777777" w:rsidR="004A068D" w:rsidRPr="004A068D" w:rsidRDefault="004A068D" w:rsidP="004A068D">
      <w:pPr>
        <w:rPr>
          <w:rFonts w:eastAsia="等线"/>
        </w:rPr>
      </w:pPr>
      <w:r w:rsidRPr="004A068D">
        <w:rPr>
          <w:rFonts w:eastAsia="等线"/>
        </w:rPr>
        <w:t xml:space="preserve">If an AF requests the PCF to report Access Network Charging Correlation Information, the PCF shall provide to the AF the Access Network Charging Correlation Information, which allows </w:t>
      </w:r>
      <w:proofErr w:type="gramStart"/>
      <w:r w:rsidRPr="004A068D">
        <w:rPr>
          <w:rFonts w:eastAsia="等线"/>
        </w:rPr>
        <w:t>to identify</w:t>
      </w:r>
      <w:proofErr w:type="gramEnd"/>
      <w:r w:rsidRPr="004A068D">
        <w:rPr>
          <w:rFonts w:eastAsia="等线"/>
        </w:rPr>
        <w:t xml:space="preserve"> the usage reports that include measurements for the Service Data Flow(s), once the Access Network Charging Correlation Information is known at the PCF.</w:t>
      </w:r>
    </w:p>
    <w:p w14:paraId="70EC2F34" w14:textId="77777777" w:rsidR="004A068D" w:rsidRPr="004A068D" w:rsidRDefault="004A068D" w:rsidP="004A068D">
      <w:pPr>
        <w:rPr>
          <w:rFonts w:eastAsia="等线"/>
        </w:rPr>
      </w:pPr>
      <w:r w:rsidRPr="004A068D">
        <w:rPr>
          <w:rFonts w:eastAsia="等线"/>
        </w:rPr>
        <w:t xml:space="preserve">If an AF requests the PCF to report Access Network Information (i.e. the User Location Report and/or the UE </w:t>
      </w:r>
      <w:proofErr w:type="spellStart"/>
      <w:r w:rsidRPr="004A068D">
        <w:rPr>
          <w:rFonts w:eastAsia="等线"/>
        </w:rPr>
        <w:t>Timezone</w:t>
      </w:r>
      <w:proofErr w:type="spellEnd"/>
      <w:r w:rsidRPr="004A068D">
        <w:rPr>
          <w:rFonts w:eastAsia="等线"/>
        </w:rP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w:t>
      </w:r>
      <w:proofErr w:type="spellStart"/>
      <w:r w:rsidRPr="004A068D">
        <w:rPr>
          <w:rFonts w:eastAsia="等线"/>
        </w:rPr>
        <w:t>QoS</w:t>
      </w:r>
      <w:proofErr w:type="spellEnd"/>
      <w:r w:rsidRPr="004A068D">
        <w:rPr>
          <w:rFonts w:eastAsia="等线"/>
        </w:rPr>
        <w:t xml:space="preserve"> Flow associated with the default </w:t>
      </w:r>
      <w:proofErr w:type="spellStart"/>
      <w:r w:rsidRPr="004A068D">
        <w:rPr>
          <w:rFonts w:eastAsia="等线"/>
        </w:rPr>
        <w:t>QoS</w:t>
      </w:r>
      <w:proofErr w:type="spellEnd"/>
      <w:r w:rsidRPr="004A068D">
        <w:rPr>
          <w:rFonts w:eastAsia="等线"/>
        </w:rPr>
        <w:t xml:space="preserve"> rule to avoid signalling to the UE.</w:t>
      </w:r>
    </w:p>
    <w:p w14:paraId="2FDBCFC8" w14:textId="77777777" w:rsidR="004A068D" w:rsidRPr="004A068D" w:rsidRDefault="004A068D" w:rsidP="004A068D">
      <w:pPr>
        <w:keepLines/>
        <w:ind w:left="1135" w:hanging="851"/>
        <w:rPr>
          <w:rFonts w:eastAsia="等线"/>
        </w:rPr>
      </w:pPr>
      <w:r w:rsidRPr="004A068D">
        <w:rPr>
          <w:rFonts w:eastAsia="等线"/>
        </w:rPr>
        <w:t>NOTE:</w:t>
      </w:r>
      <w:r w:rsidRPr="004A068D">
        <w:rPr>
          <w:rFonts w:eastAsia="等线"/>
        </w:rPr>
        <w:tab/>
        <w:t>The PCF can also use the dynamic or pre-defined PCC Rules related to the IMS signalling to request Access Network Information reporting. This can be used to support e.g., regulatory requirements for SMS over IP, where the IMS network (i.e. P</w:t>
      </w:r>
      <w:r w:rsidRPr="004A068D">
        <w:rPr>
          <w:rFonts w:eastAsia="等线"/>
        </w:rPr>
        <w:noBreakHyphen/>
        <w:t xml:space="preserve">CSCF) needs to retrieve the user location and/or UE Time Zone information. Note that due to regulatory requirements, the Access Network Information can be requested for SMS over IP, impacting a large number of PDU </w:t>
      </w:r>
      <w:proofErr w:type="gramStart"/>
      <w:r w:rsidRPr="004A068D">
        <w:rPr>
          <w:rFonts w:eastAsia="等线"/>
        </w:rPr>
        <w:t>Sessions, that</w:t>
      </w:r>
      <w:proofErr w:type="gramEnd"/>
      <w:r w:rsidRPr="004A068D">
        <w:rPr>
          <w:rFonts w:eastAsia="等线"/>
        </w:rPr>
        <w:t xml:space="preserve"> can lead to significant increase in signalling load when the Access Network Information is requested from AMF.</w:t>
      </w:r>
    </w:p>
    <w:p w14:paraId="1EBF0918" w14:textId="77777777" w:rsidR="004A068D" w:rsidRPr="004A068D" w:rsidRDefault="004A068D" w:rsidP="004A068D">
      <w:pPr>
        <w:rPr>
          <w:rFonts w:eastAsia="等线"/>
        </w:rPr>
      </w:pPr>
      <w:r w:rsidRPr="004A068D">
        <w:rPr>
          <w:rFonts w:eastAsia="等线"/>
        </w:rPr>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21CCA49A" w14:textId="77777777" w:rsidR="004A068D" w:rsidRPr="004A068D" w:rsidRDefault="004A068D" w:rsidP="004A068D">
      <w:pPr>
        <w:rPr>
          <w:rFonts w:eastAsia="等线"/>
        </w:rPr>
      </w:pPr>
      <w:r w:rsidRPr="004A068D">
        <w:rPr>
          <w:rFonts w:eastAsia="等线"/>
        </w:rP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42D37B57" w14:textId="77777777" w:rsidR="004A068D" w:rsidRPr="004A068D" w:rsidRDefault="004A068D" w:rsidP="004A068D">
      <w:pPr>
        <w:rPr>
          <w:rFonts w:eastAsia="等线"/>
        </w:rPr>
      </w:pPr>
      <w:r w:rsidRPr="004A068D">
        <w:rPr>
          <w:rFonts w:eastAsia="等线"/>
        </w:rP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4A068D">
        <w:rPr>
          <w:rFonts w:eastAsia="等线"/>
        </w:rPr>
        <w:t>Timezone</w:t>
      </w:r>
      <w:proofErr w:type="spellEnd"/>
      <w:r w:rsidRPr="004A068D">
        <w:rPr>
          <w:rFonts w:eastAsia="等线"/>
        </w:rPr>
        <w:t>.</w:t>
      </w:r>
    </w:p>
    <w:p w14:paraId="462F98D0" w14:textId="77777777" w:rsidR="004A068D" w:rsidRPr="004A068D" w:rsidRDefault="004A068D" w:rsidP="004A068D">
      <w:pPr>
        <w:rPr>
          <w:rFonts w:eastAsia="等线"/>
        </w:rPr>
      </w:pPr>
      <w:r w:rsidRPr="004A068D">
        <w:rPr>
          <w:rFonts w:eastAsia="等线"/>
        </w:rPr>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rsidRPr="004A068D">
        <w:rPr>
          <w:rFonts w:eastAsia="等线"/>
        </w:rPr>
        <w:t>trigger  (</w:t>
      </w:r>
      <w:proofErr w:type="gramEnd"/>
      <w:r w:rsidRPr="004A068D">
        <w:rPr>
          <w:rFonts w:eastAsia="等线"/>
        </w:rPr>
        <w:t xml:space="preserve">see clause 6.1.3.5). If the SMF has notified the PCF that the resource allocation of a Service Data Flow is </w:t>
      </w:r>
      <w:r w:rsidRPr="004A068D">
        <w:rPr>
          <w:rFonts w:eastAsia="等线"/>
        </w:rPr>
        <w:lastRenderedPageBreak/>
        <w:t xml:space="preserve">successful and the currently fulfilled </w:t>
      </w:r>
      <w:proofErr w:type="spellStart"/>
      <w:r w:rsidRPr="004A068D">
        <w:rPr>
          <w:rFonts w:eastAsia="等线"/>
        </w:rPr>
        <w:t>QoS</w:t>
      </w:r>
      <w:proofErr w:type="spellEnd"/>
      <w:r w:rsidRPr="004A068D">
        <w:rPr>
          <w:rFonts w:eastAsia="等线"/>
        </w:rPr>
        <w:t xml:space="preserve"> matches an Alternative </w:t>
      </w:r>
      <w:proofErr w:type="spellStart"/>
      <w:r w:rsidRPr="004A068D">
        <w:rPr>
          <w:rFonts w:eastAsia="等线"/>
        </w:rPr>
        <w:t>QoS</w:t>
      </w:r>
      <w:proofErr w:type="spellEnd"/>
      <w:r w:rsidRPr="004A068D">
        <w:rPr>
          <w:rFonts w:eastAsia="等线"/>
        </w:rPr>
        <w:t xml:space="preserve"> parameter set (as described in clause 6.2.2.1), the PCF shall also provide to the AF the </w:t>
      </w:r>
      <w:proofErr w:type="spellStart"/>
      <w:r w:rsidRPr="004A068D">
        <w:rPr>
          <w:rFonts w:eastAsia="等线"/>
        </w:rPr>
        <w:t>QoS</w:t>
      </w:r>
      <w:proofErr w:type="spellEnd"/>
      <w:r w:rsidRPr="004A068D">
        <w:rPr>
          <w:rFonts w:eastAsia="等线"/>
        </w:rPr>
        <w:t xml:space="preserve"> Reference parameter or the Requested Alternative </w:t>
      </w:r>
      <w:proofErr w:type="spellStart"/>
      <w:r w:rsidRPr="004A068D">
        <w:rPr>
          <w:rFonts w:eastAsia="等线"/>
        </w:rPr>
        <w:t>QoS</w:t>
      </w:r>
      <w:proofErr w:type="spellEnd"/>
      <w:r w:rsidRPr="004A068D">
        <w:rPr>
          <w:rFonts w:eastAsia="等线"/>
        </w:rPr>
        <w:t xml:space="preserve"> Parameter Set which corresponds to the Alternative </w:t>
      </w:r>
      <w:proofErr w:type="spellStart"/>
      <w:r w:rsidRPr="004A068D">
        <w:rPr>
          <w:rFonts w:eastAsia="等线"/>
        </w:rPr>
        <w:t>QoS</w:t>
      </w:r>
      <w:proofErr w:type="spellEnd"/>
      <w:r w:rsidRPr="004A068D">
        <w:rPr>
          <w:rFonts w:eastAsia="等线"/>
        </w:rPr>
        <w:t xml:space="preserve"> parameter set referenced by the SMF.</w:t>
      </w:r>
    </w:p>
    <w:p w14:paraId="2B064618" w14:textId="77777777" w:rsidR="004A068D" w:rsidRPr="004A068D" w:rsidRDefault="004A068D" w:rsidP="004A068D">
      <w:pPr>
        <w:rPr>
          <w:rFonts w:eastAsia="等线"/>
        </w:rPr>
      </w:pPr>
      <w:r w:rsidRPr="004A068D">
        <w:rPr>
          <w:rFonts w:eastAsia="等线"/>
        </w:rPr>
        <w:t xml:space="preserve">If an AF requests the PCF to report when the </w:t>
      </w:r>
      <w:proofErr w:type="spellStart"/>
      <w:r w:rsidRPr="004A068D">
        <w:rPr>
          <w:rFonts w:eastAsia="等线"/>
        </w:rPr>
        <w:t>QoS</w:t>
      </w:r>
      <w:proofErr w:type="spellEnd"/>
      <w:r w:rsidRPr="004A068D">
        <w:rPr>
          <w:rFonts w:eastAsia="等线"/>
        </w:rPr>
        <w:t xml:space="preserve">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w:t>
      </w:r>
      <w:proofErr w:type="spellStart"/>
      <w:r w:rsidRPr="004A068D">
        <w:rPr>
          <w:rFonts w:eastAsia="等线"/>
        </w:rPr>
        <w:t>QoS</w:t>
      </w:r>
      <w:proofErr w:type="spellEnd"/>
      <w:r w:rsidRPr="004A068D">
        <w:rPr>
          <w:rFonts w:eastAsia="等线"/>
        </w:rPr>
        <w:t xml:space="preserve"> Flow to which those PCC Rule(s) are bound, the PCF shall report to the AF the affected media flow and provides the indication that </w:t>
      </w:r>
      <w:proofErr w:type="spellStart"/>
      <w:r w:rsidRPr="004A068D">
        <w:rPr>
          <w:rFonts w:eastAsia="等线"/>
        </w:rPr>
        <w:t>QoS</w:t>
      </w:r>
      <w:proofErr w:type="spellEnd"/>
      <w:r w:rsidRPr="004A068D">
        <w:rPr>
          <w:rFonts w:eastAsia="等线"/>
        </w:rPr>
        <w:t xml:space="preserve"> targets can no longer (or can again) be fulfilled. If additional information is received with the notification from SMF (see clause 5.7.2.4 of TS 23.501 [2]), the PCF shall also provide to the AF the </w:t>
      </w:r>
      <w:proofErr w:type="spellStart"/>
      <w:r w:rsidRPr="004A068D">
        <w:rPr>
          <w:rFonts w:eastAsia="等线"/>
        </w:rPr>
        <w:t>QoS</w:t>
      </w:r>
      <w:proofErr w:type="spellEnd"/>
      <w:r w:rsidRPr="004A068D">
        <w:rPr>
          <w:rFonts w:eastAsia="等线"/>
        </w:rPr>
        <w:t xml:space="preserve"> Reference parameter or the Requested Alternative </w:t>
      </w:r>
      <w:proofErr w:type="spellStart"/>
      <w:r w:rsidRPr="004A068D">
        <w:rPr>
          <w:rFonts w:eastAsia="等线"/>
        </w:rPr>
        <w:t>QoS</w:t>
      </w:r>
      <w:proofErr w:type="spellEnd"/>
      <w:r w:rsidRPr="004A068D">
        <w:rPr>
          <w:rFonts w:eastAsia="等线"/>
        </w:rPr>
        <w:t xml:space="preserve"> Parameter Set which corresponds to the Alternative </w:t>
      </w:r>
      <w:proofErr w:type="spellStart"/>
      <w:r w:rsidRPr="004A068D">
        <w:rPr>
          <w:rFonts w:eastAsia="等线"/>
        </w:rPr>
        <w:t>QoS</w:t>
      </w:r>
      <w:proofErr w:type="spellEnd"/>
      <w:r w:rsidRPr="004A068D">
        <w:rPr>
          <w:rFonts w:eastAsia="等线"/>
        </w:rPr>
        <w:t xml:space="preserve"> parameter set referenced by the SMF. If the SMF has indicated that the lowest priority Alternative </w:t>
      </w:r>
      <w:proofErr w:type="spellStart"/>
      <w:r w:rsidRPr="004A068D">
        <w:rPr>
          <w:rFonts w:eastAsia="等线"/>
        </w:rPr>
        <w:t>QoS</w:t>
      </w:r>
      <w:proofErr w:type="spellEnd"/>
      <w:r w:rsidRPr="004A068D">
        <w:rPr>
          <w:rFonts w:eastAsia="等线"/>
        </w:rPr>
        <w:t xml:space="preserve"> parameter set cannot be fulfilled, the PCF shall indicate to the AF that the lowest priority </w:t>
      </w:r>
      <w:proofErr w:type="spellStart"/>
      <w:r w:rsidRPr="004A068D">
        <w:rPr>
          <w:rFonts w:eastAsia="等线"/>
        </w:rPr>
        <w:t>QoS</w:t>
      </w:r>
      <w:proofErr w:type="spellEnd"/>
      <w:r w:rsidRPr="004A068D">
        <w:rPr>
          <w:rFonts w:eastAsia="等线"/>
        </w:rPr>
        <w:t xml:space="preserve"> Reference or the lowest priority set of Requested Alternative </w:t>
      </w:r>
      <w:proofErr w:type="spellStart"/>
      <w:r w:rsidRPr="004A068D">
        <w:rPr>
          <w:rFonts w:eastAsia="等线"/>
        </w:rPr>
        <w:t>QoS</w:t>
      </w:r>
      <w:proofErr w:type="spellEnd"/>
      <w:r w:rsidRPr="004A068D">
        <w:rPr>
          <w:rFonts w:eastAsia="等线"/>
        </w:rPr>
        <w:t xml:space="preserve"> Parameters of the Alternative Service Requirements cannot be fulfilled.</w:t>
      </w:r>
    </w:p>
    <w:p w14:paraId="2ABBDB17" w14:textId="77777777" w:rsidR="004A068D" w:rsidRPr="004A068D" w:rsidRDefault="004A068D" w:rsidP="004A068D">
      <w:pPr>
        <w:rPr>
          <w:rFonts w:eastAsia="等线"/>
        </w:rPr>
      </w:pPr>
      <w:r w:rsidRPr="004A068D">
        <w:rPr>
          <w:rFonts w:eastAsia="等线"/>
        </w:rPr>
        <w:t xml:space="preserve">If the AF has subscribed to be notified of the </w:t>
      </w:r>
      <w:proofErr w:type="spellStart"/>
      <w:r w:rsidRPr="004A068D">
        <w:rPr>
          <w:rFonts w:eastAsia="等线"/>
        </w:rPr>
        <w:t>QoS</w:t>
      </w:r>
      <w:proofErr w:type="spellEnd"/>
      <w:r w:rsidRPr="004A068D">
        <w:rPr>
          <w:rFonts w:eastAsia="等线"/>
        </w:rPr>
        <w:t xml:space="preserve"> Monitoring information, the PCF further sends the </w:t>
      </w:r>
      <w:proofErr w:type="spellStart"/>
      <w:r w:rsidRPr="004A068D">
        <w:rPr>
          <w:rFonts w:eastAsia="等线"/>
        </w:rPr>
        <w:t>QoS</w:t>
      </w:r>
      <w:proofErr w:type="spellEnd"/>
      <w:r w:rsidRPr="004A068D">
        <w:rPr>
          <w:rFonts w:eastAsia="等线"/>
        </w:rPr>
        <w:t xml:space="preserve"> Monitoring report to the AF.</w:t>
      </w:r>
    </w:p>
    <w:p w14:paraId="03D0C911" w14:textId="77777777" w:rsidR="004A068D" w:rsidRPr="004A068D" w:rsidRDefault="004A068D" w:rsidP="004A068D">
      <w:pPr>
        <w:rPr>
          <w:rFonts w:eastAsia="等线"/>
        </w:rPr>
      </w:pPr>
      <w:r w:rsidRPr="004A068D">
        <w:rPr>
          <w:rFonts w:eastAsia="等线"/>
        </w:rP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BBE3E21" w14:textId="77777777" w:rsidR="004A068D" w:rsidRPr="004A068D" w:rsidRDefault="004A068D" w:rsidP="004A068D">
      <w:pPr>
        <w:rPr>
          <w:rFonts w:eastAsia="等线"/>
        </w:rPr>
      </w:pPr>
      <w:r w:rsidRPr="004A068D">
        <w:rPr>
          <w:rFonts w:eastAsia="等线"/>
        </w:rP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4C627797" w14:textId="77777777" w:rsidR="004A068D" w:rsidRPr="004A068D" w:rsidRDefault="004A068D" w:rsidP="004A068D">
      <w:pPr>
        <w:rPr>
          <w:rFonts w:eastAsia="等线"/>
        </w:rPr>
      </w:pPr>
      <w:r w:rsidRPr="004A068D">
        <w:rPr>
          <w:rFonts w:eastAsia="等线"/>
        </w:rPr>
        <w:t xml:space="preserve">The PCF can arm the trigger of 5GS Bridge information available to SMF based on local policy (i.e. without an AF request) or based on subscription request from TSCTSF. The 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or TSCTSF. When SMF has reported the 5GS Bridge information and no AF session exists, the PCF forward this information to a pre-configured TSN </w:t>
      </w:r>
      <w:proofErr w:type="gramStart"/>
      <w:r w:rsidRPr="004A068D">
        <w:rPr>
          <w:rFonts w:eastAsia="等线"/>
        </w:rPr>
        <w:t>AF,</w:t>
      </w:r>
      <w:proofErr w:type="gramEnd"/>
      <w:r w:rsidRPr="004A068D">
        <w:rPr>
          <w:rFonts w:eastAsia="等线"/>
        </w:rPr>
        <w:t xml:space="preserve"> or to a pre-configured TSCTSF or a TSCTSF discovered and selected via NRF. In the case of private IPv4 address being used for IP type PDU Session, the PCF shall additionally report DNN and S-NSSAI of the PDU Session to TSCTSF.</w:t>
      </w:r>
    </w:p>
    <w:p w14:paraId="7892C294" w14:textId="77777777" w:rsidR="004A068D" w:rsidRPr="004A068D" w:rsidRDefault="004A068D" w:rsidP="004A068D">
      <w:pPr>
        <w:rPr>
          <w:rFonts w:eastAsia="等线"/>
        </w:rPr>
      </w:pPr>
      <w:r w:rsidRPr="004A068D">
        <w:rPr>
          <w:rFonts w:eastAsia="等线"/>
        </w:rPr>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313FA918" w14:textId="77777777" w:rsidR="004A068D" w:rsidRPr="004A068D" w:rsidRDefault="004A068D" w:rsidP="004A068D">
      <w:pPr>
        <w:rPr>
          <w:rFonts w:eastAsia="等线"/>
        </w:rPr>
      </w:pPr>
      <w:r w:rsidRPr="004A068D">
        <w:rPr>
          <w:rFonts w:eastAsia="等线"/>
        </w:rPr>
        <w:t>If the AF requests the PCF to report on the outcome of the UE Policies delivery due to service specific parameter provisioning procedure targeting a single UE, the PCF reports the outcome of the related UE Policies provisioning procedure for the related traffic descriptor for the UE. The outcome of the UE Policies provisioning procedure includes the success, the failure with an appropriate cause or the interim status report such as UE is temporarily unreachable. (See clauses 4.15.6.7 and 5.2.5.7 of TS 23.502 [3])</w:t>
      </w:r>
    </w:p>
    <w:p w14:paraId="7246C4D3" w14:textId="77777777" w:rsidR="004A068D" w:rsidRPr="004A068D" w:rsidRDefault="004A068D" w:rsidP="004A068D">
      <w:pPr>
        <w:rPr>
          <w:rFonts w:eastAsia="等线"/>
        </w:rPr>
      </w:pPr>
      <w:r w:rsidRPr="004A068D">
        <w:rPr>
          <w:rFonts w:eastAsia="等线"/>
        </w:rP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1FF9BAF4" w14:textId="77777777" w:rsidR="004A068D" w:rsidRDefault="004A068D" w:rsidP="004A068D">
      <w:pPr>
        <w:rPr>
          <w:rFonts w:eastAsia="等线"/>
          <w:lang w:eastAsia="zh-CN"/>
        </w:rPr>
      </w:pPr>
      <w:r w:rsidRPr="004A068D">
        <w:rPr>
          <w:rFonts w:eastAsia="等线"/>
        </w:rPr>
        <w:t>If an AF requests the PCF to report on the change between different satellite backhaul categories (i.e. GEO, MEO, LEO, OTHERSAT) or the 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 event was met and forward the current satellite backhaul category information received from the SMF to the AF, or indicate that a satellite backhaul is no longer used.</w:t>
      </w:r>
    </w:p>
    <w:p w14:paraId="47C1D6EF" w14:textId="52028AA2" w:rsidR="005E114B" w:rsidRPr="005E114B" w:rsidRDefault="005E114B" w:rsidP="004A068D">
      <w:pPr>
        <w:rPr>
          <w:rFonts w:eastAsia="等线"/>
          <w:lang w:eastAsia="zh-CN"/>
        </w:rPr>
      </w:pPr>
      <w:ins w:id="41" w:author="CATT-lyy" w:date="2022-11-04T17:48:00Z">
        <w:r w:rsidRPr="004A068D">
          <w:rPr>
            <w:rFonts w:eastAsia="等线"/>
          </w:rPr>
          <w:lastRenderedPageBreak/>
          <w:t xml:space="preserve">If an AF requests the PCF to report on the </w:t>
        </w:r>
        <w:r>
          <w:rPr>
            <w:rFonts w:eastAsia="等线" w:hint="eastAsia"/>
            <w:lang w:eastAsia="zh-CN"/>
          </w:rPr>
          <w:t>satellite backhaul information requiring packet delay over N3 interface</w:t>
        </w:r>
        <w:r w:rsidRPr="004A068D">
          <w:rPr>
            <w:rFonts w:eastAsia="等线"/>
          </w:rPr>
          <w:t xml:space="preserve">, the PCF shall </w:t>
        </w:r>
        <w:r>
          <w:rPr>
            <w:rFonts w:eastAsia="等线" w:hint="eastAsia"/>
            <w:lang w:eastAsia="zh-CN"/>
          </w:rPr>
          <w:t xml:space="preserve">generate corresponding </w:t>
        </w:r>
        <w:proofErr w:type="spellStart"/>
        <w:r>
          <w:rPr>
            <w:rFonts w:eastAsia="等线" w:hint="eastAsia"/>
            <w:lang w:eastAsia="zh-CN"/>
          </w:rPr>
          <w:t>QoS</w:t>
        </w:r>
        <w:proofErr w:type="spellEnd"/>
        <w:r>
          <w:rPr>
            <w:rFonts w:eastAsia="等线" w:hint="eastAsia"/>
            <w:lang w:eastAsia="zh-CN"/>
          </w:rPr>
          <w:t xml:space="preserve"> monitoring rules and </w:t>
        </w:r>
        <w:r w:rsidRPr="004A068D">
          <w:rPr>
            <w:rFonts w:eastAsia="等线"/>
          </w:rPr>
          <w:t>provide the corresponding Policy Control Request Trigger to the SMF</w:t>
        </w:r>
        <w:r>
          <w:rPr>
            <w:rFonts w:eastAsia="等线" w:hint="eastAsia"/>
            <w:lang w:eastAsia="zh-CN"/>
          </w:rPr>
          <w:t xml:space="preserve">. </w:t>
        </w:r>
        <w:r>
          <w:rPr>
            <w:rFonts w:eastAsia="等线"/>
            <w:lang w:eastAsia="zh-CN"/>
          </w:rPr>
          <w:t>T</w:t>
        </w:r>
        <w:r>
          <w:rPr>
            <w:rFonts w:eastAsia="等线" w:hint="eastAsia"/>
            <w:lang w:eastAsia="zh-CN"/>
          </w:rPr>
          <w:t xml:space="preserve">he SMF reports satellite backhaul information including the measured packet delay over N3 </w:t>
        </w:r>
        <w:proofErr w:type="spellStart"/>
        <w:r>
          <w:rPr>
            <w:rFonts w:eastAsia="等线" w:hint="eastAsia"/>
            <w:lang w:eastAsia="zh-CN"/>
          </w:rPr>
          <w:t>inteface</w:t>
        </w:r>
        <w:proofErr w:type="spellEnd"/>
        <w:r>
          <w:rPr>
            <w:rFonts w:eastAsia="等线" w:hint="eastAsia"/>
            <w:lang w:eastAsia="zh-CN"/>
          </w:rPr>
          <w:t xml:space="preserve"> and optionally satellite backhaul category</w:t>
        </w:r>
        <w:r w:rsidRPr="004A068D">
          <w:rPr>
            <w:rFonts w:eastAsia="等线"/>
          </w:rPr>
          <w:t xml:space="preserve"> to</w:t>
        </w:r>
        <w:r>
          <w:rPr>
            <w:rFonts w:eastAsia="等线" w:hint="eastAsia"/>
            <w:lang w:eastAsia="zh-CN"/>
          </w:rPr>
          <w:t xml:space="preserve"> the PCF</w:t>
        </w:r>
        <w:r w:rsidRPr="004A068D">
          <w:rPr>
            <w:rFonts w:eastAsia="等线"/>
          </w:rPr>
          <w:t xml:space="preserve">. The PCF shall, upon reception of </w:t>
        </w:r>
        <w:r>
          <w:rPr>
            <w:rFonts w:eastAsia="等线" w:hint="eastAsia"/>
            <w:lang w:eastAsia="zh-CN"/>
          </w:rPr>
          <w:t>satellite backhaul information</w:t>
        </w:r>
        <w:r w:rsidRPr="004A068D">
          <w:rPr>
            <w:rFonts w:eastAsia="等线"/>
          </w:rPr>
          <w:t xml:space="preserve"> notify the AF </w:t>
        </w:r>
        <w:r>
          <w:rPr>
            <w:rFonts w:eastAsia="等线" w:hint="eastAsia"/>
            <w:lang w:eastAsia="zh-CN"/>
          </w:rPr>
          <w:t>of the received satellite backhaul information</w:t>
        </w:r>
        <w:r w:rsidRPr="004A068D">
          <w:rPr>
            <w:rFonts w:eastAsia="等线"/>
          </w:rPr>
          <w:t>.</w:t>
        </w:r>
      </w:ins>
    </w:p>
    <w:p w14:paraId="4A85F67C" w14:textId="77777777" w:rsidR="004A068D" w:rsidRPr="004A068D" w:rsidRDefault="004A068D" w:rsidP="004A068D">
      <w:pPr>
        <w:rPr>
          <w:rFonts w:eastAsia="等线"/>
        </w:rPr>
      </w:pPr>
      <w:r w:rsidRPr="004A068D">
        <w:rPr>
          <w:rFonts w:eastAsia="等线"/>
        </w:rPr>
        <w:t>If 5G DDNMF requests the PCF to report on the Change of PDUID, the PCF shall notify whenever a new PDUID is allocated. Further details on how the 5G DDNMF retrieves and subscribes to notifications on Change of PDUID are defined in TS 23.304 [34].</w:t>
      </w:r>
    </w:p>
    <w:p w14:paraId="104DD6B4" w14:textId="77777777" w:rsidR="004A068D" w:rsidRPr="004A068D" w:rsidRDefault="004A068D" w:rsidP="004A068D">
      <w:pPr>
        <w:rPr>
          <w:rFonts w:eastAsia="等线"/>
        </w:rPr>
      </w:pPr>
      <w:r w:rsidRPr="004A068D">
        <w:rPr>
          <w:rFonts w:eastAsia="等线"/>
        </w:rPr>
        <w:t xml:space="preserve">A request to report SM Policy Association established or terminated triggers the reporting when the PCF receives the request for notification on the SM Policy Association from SMF. The PCF notifies on the </w:t>
      </w:r>
      <w:proofErr w:type="spellStart"/>
      <w:r w:rsidRPr="004A068D">
        <w:rPr>
          <w:rFonts w:eastAsia="等线"/>
        </w:rPr>
        <w:t>EventID</w:t>
      </w:r>
      <w:proofErr w:type="spellEnd"/>
      <w:r w:rsidRPr="004A068D">
        <w:rPr>
          <w:rFonts w:eastAsia="等线"/>
        </w:rPr>
        <w:t xml:space="preserve"> "SM Policy Association established/terminated", includes the PCF binding information of the PCF for the PDU Session of the UE, as described in clause 6.1.1.2.2.</w:t>
      </w:r>
    </w:p>
    <w:p w14:paraId="2667248C" w14:textId="77777777" w:rsidR="001C0782" w:rsidRPr="004A068D" w:rsidRDefault="001C0782" w:rsidP="001C0782"/>
    <w:p w14:paraId="00ABAF7E" w14:textId="77777777" w:rsidR="008B0D2B" w:rsidRPr="00F81F2D" w:rsidRDefault="008B0D2B" w:rsidP="008B0D2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hint="eastAsia"/>
          <w:color w:val="FF0000"/>
          <w:sz w:val="32"/>
          <w:szCs w:val="48"/>
        </w:rPr>
        <w:t>E</w:t>
      </w:r>
      <w:r>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67AA1723" w14:textId="77777777" w:rsidR="008B0D2B" w:rsidRPr="008B0D2B" w:rsidRDefault="008B0D2B" w:rsidP="008B0D2B">
      <w:pPr>
        <w:rPr>
          <w:lang w:eastAsia="zh-CN"/>
        </w:rPr>
      </w:pPr>
    </w:p>
    <w:sectPr w:rsidR="008B0D2B" w:rsidRPr="008B0D2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7CC85D" w14:textId="77777777" w:rsidR="00C15806" w:rsidRDefault="00C15806">
      <w:r>
        <w:separator/>
      </w:r>
    </w:p>
  </w:endnote>
  <w:endnote w:type="continuationSeparator" w:id="0">
    <w:p w14:paraId="309F3818" w14:textId="77777777" w:rsidR="00C15806" w:rsidRDefault="00C15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1EB358" w14:textId="77777777" w:rsidR="00C15806" w:rsidRDefault="00C15806">
      <w:r>
        <w:separator/>
      </w:r>
    </w:p>
  </w:footnote>
  <w:footnote w:type="continuationSeparator" w:id="0">
    <w:p w14:paraId="5FD4B970" w14:textId="77777777" w:rsidR="00C15806" w:rsidRDefault="00C158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8B3F3D" w14:textId="77777777" w:rsidR="002210A5" w:rsidRDefault="002210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F51872" w14:textId="77777777" w:rsidR="002210A5" w:rsidRDefault="002210A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C96F1B" w14:textId="77777777" w:rsidR="002210A5" w:rsidRDefault="002210A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02D73A" w14:textId="77777777" w:rsidR="002210A5" w:rsidRDefault="002210A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1E171762"/>
    <w:multiLevelType w:val="hybridMultilevel"/>
    <w:tmpl w:val="AAF2A0F2"/>
    <w:lvl w:ilvl="0" w:tplc="A66C03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3748086A"/>
    <w:multiLevelType w:val="hybridMultilevel"/>
    <w:tmpl w:val="728032FA"/>
    <w:lvl w:ilvl="0" w:tplc="9702C9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nsid w:val="5A6D4FD0"/>
    <w:multiLevelType w:val="hybridMultilevel"/>
    <w:tmpl w:val="D362DA94"/>
    <w:lvl w:ilvl="0" w:tplc="87F8AF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5BE65993"/>
    <w:multiLevelType w:val="hybridMultilevel"/>
    <w:tmpl w:val="73D2B236"/>
    <w:lvl w:ilvl="0" w:tplc="861C854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5E2E5AA5"/>
    <w:multiLevelType w:val="hybridMultilevel"/>
    <w:tmpl w:val="F274FC1C"/>
    <w:lvl w:ilvl="0" w:tplc="01F673D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6BC11D63"/>
    <w:multiLevelType w:val="hybridMultilevel"/>
    <w:tmpl w:val="1E1A2982"/>
    <w:lvl w:ilvl="0" w:tplc="14A8D1C4">
      <w:start w:val="1"/>
      <w:numFmt w:val="decimal"/>
      <w:lvlText w:val="%1."/>
      <w:lvlJc w:val="left"/>
      <w:pPr>
        <w:ind w:left="4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7"/>
  </w:num>
  <w:num w:numId="3">
    <w:abstractNumId w:val="4"/>
  </w:num>
  <w:num w:numId="4">
    <w:abstractNumId w:val="10"/>
  </w:num>
  <w:num w:numId="5">
    <w:abstractNumId w:val="1"/>
  </w:num>
  <w:num w:numId="6">
    <w:abstractNumId w:val="3"/>
  </w:num>
  <w:num w:numId="7">
    <w:abstractNumId w:val="8"/>
  </w:num>
  <w:num w:numId="8">
    <w:abstractNumId w:val="6"/>
  </w:num>
  <w:num w:numId="9">
    <w:abstractNumId w:val="9"/>
  </w:num>
  <w:num w:numId="10">
    <w:abstractNumId w:val="2"/>
  </w:num>
  <w:num w:numId="11">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01">
    <w15:presenceInfo w15:providerId="None" w15:userId="Ericsson01"/>
  </w15:person>
  <w15:person w15:author="hw user2">
    <w15:presenceInfo w15:providerId="None" w15:userId="hw user2"/>
  </w15:person>
  <w15:person w15:author="Nokia">
    <w15:presenceInfo w15:providerId="None" w15:userId="Nokia"/>
  </w15:person>
  <w15:person w15:author="Ericsson03">
    <w15:presenceInfo w15:providerId="None" w15:userId="Ericsson03"/>
  </w15:person>
  <w15:person w15:author="Nokia-r04">
    <w15:presenceInfo w15:providerId="None" w15:userId="Nokia-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BF6"/>
    <w:rsid w:val="00002F21"/>
    <w:rsid w:val="00005D10"/>
    <w:rsid w:val="0000717D"/>
    <w:rsid w:val="00007AA3"/>
    <w:rsid w:val="00010A55"/>
    <w:rsid w:val="00013D65"/>
    <w:rsid w:val="000155D7"/>
    <w:rsid w:val="00015651"/>
    <w:rsid w:val="000156FC"/>
    <w:rsid w:val="000161EC"/>
    <w:rsid w:val="00020174"/>
    <w:rsid w:val="00022C39"/>
    <w:rsid w:val="00022E4A"/>
    <w:rsid w:val="00023CF5"/>
    <w:rsid w:val="00023F30"/>
    <w:rsid w:val="00026148"/>
    <w:rsid w:val="00027390"/>
    <w:rsid w:val="00033351"/>
    <w:rsid w:val="000336A9"/>
    <w:rsid w:val="00035C76"/>
    <w:rsid w:val="00036608"/>
    <w:rsid w:val="00036BDB"/>
    <w:rsid w:val="00037961"/>
    <w:rsid w:val="00040758"/>
    <w:rsid w:val="00040D0C"/>
    <w:rsid w:val="00042F3E"/>
    <w:rsid w:val="00043877"/>
    <w:rsid w:val="00044111"/>
    <w:rsid w:val="00044873"/>
    <w:rsid w:val="00045AC3"/>
    <w:rsid w:val="000503D9"/>
    <w:rsid w:val="0005445D"/>
    <w:rsid w:val="00056466"/>
    <w:rsid w:val="00061E0E"/>
    <w:rsid w:val="00065EA1"/>
    <w:rsid w:val="00075E44"/>
    <w:rsid w:val="00080EB1"/>
    <w:rsid w:val="00082689"/>
    <w:rsid w:val="00082912"/>
    <w:rsid w:val="00086101"/>
    <w:rsid w:val="00090A44"/>
    <w:rsid w:val="00092DE3"/>
    <w:rsid w:val="00093058"/>
    <w:rsid w:val="00094AD8"/>
    <w:rsid w:val="000A0796"/>
    <w:rsid w:val="000A102B"/>
    <w:rsid w:val="000A1FA8"/>
    <w:rsid w:val="000A335D"/>
    <w:rsid w:val="000A39F8"/>
    <w:rsid w:val="000A49D7"/>
    <w:rsid w:val="000A6394"/>
    <w:rsid w:val="000B1818"/>
    <w:rsid w:val="000B43D3"/>
    <w:rsid w:val="000B5120"/>
    <w:rsid w:val="000B7313"/>
    <w:rsid w:val="000B7EA3"/>
    <w:rsid w:val="000B7FED"/>
    <w:rsid w:val="000C038A"/>
    <w:rsid w:val="000C2BD8"/>
    <w:rsid w:val="000C4287"/>
    <w:rsid w:val="000C4CFE"/>
    <w:rsid w:val="000C4D10"/>
    <w:rsid w:val="000C551E"/>
    <w:rsid w:val="000C6598"/>
    <w:rsid w:val="000D172F"/>
    <w:rsid w:val="000D22E3"/>
    <w:rsid w:val="000D3D34"/>
    <w:rsid w:val="000D5FF5"/>
    <w:rsid w:val="000D668C"/>
    <w:rsid w:val="000D6E90"/>
    <w:rsid w:val="000D7DDD"/>
    <w:rsid w:val="000E0D01"/>
    <w:rsid w:val="000E6A6C"/>
    <w:rsid w:val="000F3408"/>
    <w:rsid w:val="000F4A70"/>
    <w:rsid w:val="000F6449"/>
    <w:rsid w:val="001002D7"/>
    <w:rsid w:val="00100634"/>
    <w:rsid w:val="00101967"/>
    <w:rsid w:val="001030F3"/>
    <w:rsid w:val="001050A7"/>
    <w:rsid w:val="0010642A"/>
    <w:rsid w:val="00107746"/>
    <w:rsid w:val="00107A3E"/>
    <w:rsid w:val="001107DE"/>
    <w:rsid w:val="00111F8C"/>
    <w:rsid w:val="00120422"/>
    <w:rsid w:val="00121A9C"/>
    <w:rsid w:val="001224D2"/>
    <w:rsid w:val="00123C14"/>
    <w:rsid w:val="00123FAD"/>
    <w:rsid w:val="001245DB"/>
    <w:rsid w:val="0012541C"/>
    <w:rsid w:val="00125A65"/>
    <w:rsid w:val="001265B1"/>
    <w:rsid w:val="001268F6"/>
    <w:rsid w:val="001332AA"/>
    <w:rsid w:val="00135B72"/>
    <w:rsid w:val="00145D43"/>
    <w:rsid w:val="00153E0C"/>
    <w:rsid w:val="001541AA"/>
    <w:rsid w:val="00155599"/>
    <w:rsid w:val="00160A67"/>
    <w:rsid w:val="00161F0D"/>
    <w:rsid w:val="00162110"/>
    <w:rsid w:val="0016233A"/>
    <w:rsid w:val="00164327"/>
    <w:rsid w:val="001668BA"/>
    <w:rsid w:val="00166999"/>
    <w:rsid w:val="001758B9"/>
    <w:rsid w:val="00176436"/>
    <w:rsid w:val="001801D2"/>
    <w:rsid w:val="001819F6"/>
    <w:rsid w:val="00181DFE"/>
    <w:rsid w:val="001842A7"/>
    <w:rsid w:val="001859F6"/>
    <w:rsid w:val="00186961"/>
    <w:rsid w:val="00190249"/>
    <w:rsid w:val="00191CC8"/>
    <w:rsid w:val="0019283A"/>
    <w:rsid w:val="00192C46"/>
    <w:rsid w:val="00192DD7"/>
    <w:rsid w:val="001932B0"/>
    <w:rsid w:val="00193CE3"/>
    <w:rsid w:val="001962A6"/>
    <w:rsid w:val="001A089D"/>
    <w:rsid w:val="001A08B3"/>
    <w:rsid w:val="001A1DC7"/>
    <w:rsid w:val="001A33DD"/>
    <w:rsid w:val="001A3EB7"/>
    <w:rsid w:val="001A73C4"/>
    <w:rsid w:val="001A7B60"/>
    <w:rsid w:val="001B1304"/>
    <w:rsid w:val="001B17BB"/>
    <w:rsid w:val="001B4CF0"/>
    <w:rsid w:val="001B52F0"/>
    <w:rsid w:val="001B7A65"/>
    <w:rsid w:val="001C0782"/>
    <w:rsid w:val="001C22DA"/>
    <w:rsid w:val="001D082C"/>
    <w:rsid w:val="001D2719"/>
    <w:rsid w:val="001D3F90"/>
    <w:rsid w:val="001D67D0"/>
    <w:rsid w:val="001D6E09"/>
    <w:rsid w:val="001D6FBD"/>
    <w:rsid w:val="001E26FB"/>
    <w:rsid w:val="001E41F3"/>
    <w:rsid w:val="001E7CD7"/>
    <w:rsid w:val="001F16DA"/>
    <w:rsid w:val="001F1BF5"/>
    <w:rsid w:val="001F3F2D"/>
    <w:rsid w:val="001F40A7"/>
    <w:rsid w:val="002044E0"/>
    <w:rsid w:val="0020511F"/>
    <w:rsid w:val="00205E23"/>
    <w:rsid w:val="0020664F"/>
    <w:rsid w:val="0021119C"/>
    <w:rsid w:val="002114CF"/>
    <w:rsid w:val="00215B76"/>
    <w:rsid w:val="002210A5"/>
    <w:rsid w:val="00221276"/>
    <w:rsid w:val="0022424A"/>
    <w:rsid w:val="002249D9"/>
    <w:rsid w:val="00224BD0"/>
    <w:rsid w:val="00227402"/>
    <w:rsid w:val="0022760D"/>
    <w:rsid w:val="002306A0"/>
    <w:rsid w:val="0023147D"/>
    <w:rsid w:val="00231E96"/>
    <w:rsid w:val="00234687"/>
    <w:rsid w:val="0023595F"/>
    <w:rsid w:val="002362C7"/>
    <w:rsid w:val="002367D9"/>
    <w:rsid w:val="00241AE5"/>
    <w:rsid w:val="0024236F"/>
    <w:rsid w:val="00242E44"/>
    <w:rsid w:val="00243611"/>
    <w:rsid w:val="00244431"/>
    <w:rsid w:val="00244768"/>
    <w:rsid w:val="00246115"/>
    <w:rsid w:val="002471C0"/>
    <w:rsid w:val="00247978"/>
    <w:rsid w:val="00252F0D"/>
    <w:rsid w:val="00254667"/>
    <w:rsid w:val="00254773"/>
    <w:rsid w:val="0025499D"/>
    <w:rsid w:val="00255B1F"/>
    <w:rsid w:val="00255D1D"/>
    <w:rsid w:val="00257380"/>
    <w:rsid w:val="00257F91"/>
    <w:rsid w:val="0026004D"/>
    <w:rsid w:val="00260EBF"/>
    <w:rsid w:val="00261F8B"/>
    <w:rsid w:val="002640DD"/>
    <w:rsid w:val="00270095"/>
    <w:rsid w:val="002713C7"/>
    <w:rsid w:val="00272FF0"/>
    <w:rsid w:val="00273252"/>
    <w:rsid w:val="00273965"/>
    <w:rsid w:val="00275D12"/>
    <w:rsid w:val="00277523"/>
    <w:rsid w:val="00283F78"/>
    <w:rsid w:val="00284B2C"/>
    <w:rsid w:val="00284FEB"/>
    <w:rsid w:val="002851DC"/>
    <w:rsid w:val="002860C4"/>
    <w:rsid w:val="00286A98"/>
    <w:rsid w:val="0029337D"/>
    <w:rsid w:val="00293EEB"/>
    <w:rsid w:val="00293F1B"/>
    <w:rsid w:val="00296D6D"/>
    <w:rsid w:val="0029710D"/>
    <w:rsid w:val="00297735"/>
    <w:rsid w:val="002A586F"/>
    <w:rsid w:val="002A675A"/>
    <w:rsid w:val="002A6A6E"/>
    <w:rsid w:val="002B1745"/>
    <w:rsid w:val="002B4292"/>
    <w:rsid w:val="002B5271"/>
    <w:rsid w:val="002B5741"/>
    <w:rsid w:val="002C005F"/>
    <w:rsid w:val="002C011F"/>
    <w:rsid w:val="002C1BA2"/>
    <w:rsid w:val="002C2050"/>
    <w:rsid w:val="002C2D4B"/>
    <w:rsid w:val="002C461C"/>
    <w:rsid w:val="002C5508"/>
    <w:rsid w:val="002D346F"/>
    <w:rsid w:val="002D3955"/>
    <w:rsid w:val="002D3C2E"/>
    <w:rsid w:val="002D64BE"/>
    <w:rsid w:val="002E03E6"/>
    <w:rsid w:val="002E0DCB"/>
    <w:rsid w:val="002E170B"/>
    <w:rsid w:val="002E2047"/>
    <w:rsid w:val="002E22B9"/>
    <w:rsid w:val="002E2D78"/>
    <w:rsid w:val="002E3334"/>
    <w:rsid w:val="002E43A0"/>
    <w:rsid w:val="002E7A3C"/>
    <w:rsid w:val="002F1F65"/>
    <w:rsid w:val="002F2EB1"/>
    <w:rsid w:val="002F35C1"/>
    <w:rsid w:val="002F6647"/>
    <w:rsid w:val="002F6B5D"/>
    <w:rsid w:val="002F72C2"/>
    <w:rsid w:val="00304BEA"/>
    <w:rsid w:val="003052AF"/>
    <w:rsid w:val="00305409"/>
    <w:rsid w:val="00310261"/>
    <w:rsid w:val="00311A6C"/>
    <w:rsid w:val="00313A4D"/>
    <w:rsid w:val="0031564A"/>
    <w:rsid w:val="003169F8"/>
    <w:rsid w:val="00320BA7"/>
    <w:rsid w:val="00321C88"/>
    <w:rsid w:val="00321CC7"/>
    <w:rsid w:val="0032514E"/>
    <w:rsid w:val="00325FAB"/>
    <w:rsid w:val="003306B5"/>
    <w:rsid w:val="00330748"/>
    <w:rsid w:val="00331AD0"/>
    <w:rsid w:val="00331DE3"/>
    <w:rsid w:val="003329F0"/>
    <w:rsid w:val="00333246"/>
    <w:rsid w:val="0033471D"/>
    <w:rsid w:val="003351BF"/>
    <w:rsid w:val="00340F9D"/>
    <w:rsid w:val="00341595"/>
    <w:rsid w:val="00343CFD"/>
    <w:rsid w:val="00344C07"/>
    <w:rsid w:val="003455C6"/>
    <w:rsid w:val="00350DA0"/>
    <w:rsid w:val="00355997"/>
    <w:rsid w:val="0035650F"/>
    <w:rsid w:val="003571F4"/>
    <w:rsid w:val="003576C5"/>
    <w:rsid w:val="00357BEA"/>
    <w:rsid w:val="00357D6A"/>
    <w:rsid w:val="003609EF"/>
    <w:rsid w:val="00361184"/>
    <w:rsid w:val="003617A0"/>
    <w:rsid w:val="00361962"/>
    <w:rsid w:val="0036231A"/>
    <w:rsid w:val="00366F3A"/>
    <w:rsid w:val="00371471"/>
    <w:rsid w:val="00371C10"/>
    <w:rsid w:val="003739C9"/>
    <w:rsid w:val="00373EA0"/>
    <w:rsid w:val="00374DD4"/>
    <w:rsid w:val="003759E4"/>
    <w:rsid w:val="0038037C"/>
    <w:rsid w:val="003849D8"/>
    <w:rsid w:val="00393E52"/>
    <w:rsid w:val="00395212"/>
    <w:rsid w:val="003953DD"/>
    <w:rsid w:val="0039785F"/>
    <w:rsid w:val="003A0EAA"/>
    <w:rsid w:val="003A214F"/>
    <w:rsid w:val="003A2BCD"/>
    <w:rsid w:val="003A42DE"/>
    <w:rsid w:val="003A6591"/>
    <w:rsid w:val="003A76B8"/>
    <w:rsid w:val="003A78D7"/>
    <w:rsid w:val="003B01BE"/>
    <w:rsid w:val="003B0525"/>
    <w:rsid w:val="003B276B"/>
    <w:rsid w:val="003B3FAE"/>
    <w:rsid w:val="003B421C"/>
    <w:rsid w:val="003B7F76"/>
    <w:rsid w:val="003C0C49"/>
    <w:rsid w:val="003C19A4"/>
    <w:rsid w:val="003C50F6"/>
    <w:rsid w:val="003C654C"/>
    <w:rsid w:val="003C74AF"/>
    <w:rsid w:val="003D2096"/>
    <w:rsid w:val="003D3971"/>
    <w:rsid w:val="003D7F72"/>
    <w:rsid w:val="003E033F"/>
    <w:rsid w:val="003E1A36"/>
    <w:rsid w:val="003E2F52"/>
    <w:rsid w:val="003E3163"/>
    <w:rsid w:val="003E7C47"/>
    <w:rsid w:val="003F44CE"/>
    <w:rsid w:val="00402A92"/>
    <w:rsid w:val="00405E1E"/>
    <w:rsid w:val="00405ED3"/>
    <w:rsid w:val="004069CF"/>
    <w:rsid w:val="00406DDD"/>
    <w:rsid w:val="004101D1"/>
    <w:rsid w:val="00410371"/>
    <w:rsid w:val="00414178"/>
    <w:rsid w:val="00414A88"/>
    <w:rsid w:val="00416549"/>
    <w:rsid w:val="004242F1"/>
    <w:rsid w:val="00424547"/>
    <w:rsid w:val="00432C61"/>
    <w:rsid w:val="00436FC1"/>
    <w:rsid w:val="00440DAB"/>
    <w:rsid w:val="004426D8"/>
    <w:rsid w:val="004430A8"/>
    <w:rsid w:val="00447A34"/>
    <w:rsid w:val="00447B0E"/>
    <w:rsid w:val="00452D25"/>
    <w:rsid w:val="00456323"/>
    <w:rsid w:val="00462099"/>
    <w:rsid w:val="00462D6A"/>
    <w:rsid w:val="00463D32"/>
    <w:rsid w:val="0046727D"/>
    <w:rsid w:val="00472652"/>
    <w:rsid w:val="004730A5"/>
    <w:rsid w:val="004732C9"/>
    <w:rsid w:val="00473575"/>
    <w:rsid w:val="0047661B"/>
    <w:rsid w:val="004766DE"/>
    <w:rsid w:val="00480AFE"/>
    <w:rsid w:val="00480CF5"/>
    <w:rsid w:val="00483AD1"/>
    <w:rsid w:val="00493681"/>
    <w:rsid w:val="00494A95"/>
    <w:rsid w:val="004A0074"/>
    <w:rsid w:val="004A03F8"/>
    <w:rsid w:val="004A068D"/>
    <w:rsid w:val="004A16A4"/>
    <w:rsid w:val="004A1EBF"/>
    <w:rsid w:val="004A239F"/>
    <w:rsid w:val="004A632E"/>
    <w:rsid w:val="004A7C06"/>
    <w:rsid w:val="004B1ACA"/>
    <w:rsid w:val="004B35BF"/>
    <w:rsid w:val="004B374D"/>
    <w:rsid w:val="004B4F83"/>
    <w:rsid w:val="004B75B7"/>
    <w:rsid w:val="004B776E"/>
    <w:rsid w:val="004C0346"/>
    <w:rsid w:val="004C1FD3"/>
    <w:rsid w:val="004C3810"/>
    <w:rsid w:val="004C74EC"/>
    <w:rsid w:val="004D15E4"/>
    <w:rsid w:val="004D70C6"/>
    <w:rsid w:val="004E2AEA"/>
    <w:rsid w:val="004E2D8A"/>
    <w:rsid w:val="004F0941"/>
    <w:rsid w:val="004F6EEE"/>
    <w:rsid w:val="004F7306"/>
    <w:rsid w:val="00502176"/>
    <w:rsid w:val="005024BF"/>
    <w:rsid w:val="005044CF"/>
    <w:rsid w:val="005049B3"/>
    <w:rsid w:val="00506FAE"/>
    <w:rsid w:val="0051580D"/>
    <w:rsid w:val="005171A4"/>
    <w:rsid w:val="00520C6C"/>
    <w:rsid w:val="00522A47"/>
    <w:rsid w:val="00524122"/>
    <w:rsid w:val="00524A43"/>
    <w:rsid w:val="00525857"/>
    <w:rsid w:val="00526AD9"/>
    <w:rsid w:val="00531969"/>
    <w:rsid w:val="005371E8"/>
    <w:rsid w:val="00547111"/>
    <w:rsid w:val="00550F41"/>
    <w:rsid w:val="00561A5C"/>
    <w:rsid w:val="00565BA2"/>
    <w:rsid w:val="00573332"/>
    <w:rsid w:val="00576CD2"/>
    <w:rsid w:val="00576DF2"/>
    <w:rsid w:val="00585350"/>
    <w:rsid w:val="0058680A"/>
    <w:rsid w:val="00587E91"/>
    <w:rsid w:val="005917C0"/>
    <w:rsid w:val="00592D74"/>
    <w:rsid w:val="00593112"/>
    <w:rsid w:val="00597497"/>
    <w:rsid w:val="005A2BF3"/>
    <w:rsid w:val="005A4A0B"/>
    <w:rsid w:val="005A725A"/>
    <w:rsid w:val="005B1A2A"/>
    <w:rsid w:val="005B2DCA"/>
    <w:rsid w:val="005B3BBE"/>
    <w:rsid w:val="005B4596"/>
    <w:rsid w:val="005B45B9"/>
    <w:rsid w:val="005B589B"/>
    <w:rsid w:val="005B5923"/>
    <w:rsid w:val="005B5DC5"/>
    <w:rsid w:val="005B66F4"/>
    <w:rsid w:val="005C0A2B"/>
    <w:rsid w:val="005C1A0E"/>
    <w:rsid w:val="005C6A51"/>
    <w:rsid w:val="005C7B30"/>
    <w:rsid w:val="005D121A"/>
    <w:rsid w:val="005D380A"/>
    <w:rsid w:val="005D3C8F"/>
    <w:rsid w:val="005D610A"/>
    <w:rsid w:val="005D6C5D"/>
    <w:rsid w:val="005D7CD1"/>
    <w:rsid w:val="005E024B"/>
    <w:rsid w:val="005E114B"/>
    <w:rsid w:val="005E1F26"/>
    <w:rsid w:val="005E2C44"/>
    <w:rsid w:val="005E4353"/>
    <w:rsid w:val="005E63AE"/>
    <w:rsid w:val="005E6D3C"/>
    <w:rsid w:val="005E7A30"/>
    <w:rsid w:val="005F3ED4"/>
    <w:rsid w:val="005F4B92"/>
    <w:rsid w:val="005F504D"/>
    <w:rsid w:val="005F5EFF"/>
    <w:rsid w:val="00600CA5"/>
    <w:rsid w:val="00601134"/>
    <w:rsid w:val="00607C79"/>
    <w:rsid w:val="00614278"/>
    <w:rsid w:val="006167F9"/>
    <w:rsid w:val="0062032B"/>
    <w:rsid w:val="00621188"/>
    <w:rsid w:val="00622B59"/>
    <w:rsid w:val="00623B9C"/>
    <w:rsid w:val="0062482E"/>
    <w:rsid w:val="006257ED"/>
    <w:rsid w:val="00625F2B"/>
    <w:rsid w:val="00636145"/>
    <w:rsid w:val="00643899"/>
    <w:rsid w:val="00644BB0"/>
    <w:rsid w:val="006470D8"/>
    <w:rsid w:val="00650B79"/>
    <w:rsid w:val="0065404E"/>
    <w:rsid w:val="006550F9"/>
    <w:rsid w:val="0065656B"/>
    <w:rsid w:val="006631B6"/>
    <w:rsid w:val="00664203"/>
    <w:rsid w:val="0066586D"/>
    <w:rsid w:val="006659DB"/>
    <w:rsid w:val="00667C85"/>
    <w:rsid w:val="00670373"/>
    <w:rsid w:val="00670EEB"/>
    <w:rsid w:val="00675635"/>
    <w:rsid w:val="00675A83"/>
    <w:rsid w:val="00676BF1"/>
    <w:rsid w:val="006771DE"/>
    <w:rsid w:val="00677BE4"/>
    <w:rsid w:val="0068269F"/>
    <w:rsid w:val="00684783"/>
    <w:rsid w:val="00685AA8"/>
    <w:rsid w:val="006861C5"/>
    <w:rsid w:val="00686F8C"/>
    <w:rsid w:val="00690DB2"/>
    <w:rsid w:val="00693BB4"/>
    <w:rsid w:val="00695052"/>
    <w:rsid w:val="00695808"/>
    <w:rsid w:val="00697B80"/>
    <w:rsid w:val="006A0443"/>
    <w:rsid w:val="006A0E64"/>
    <w:rsid w:val="006A5797"/>
    <w:rsid w:val="006A5A3D"/>
    <w:rsid w:val="006A5FC0"/>
    <w:rsid w:val="006A7D78"/>
    <w:rsid w:val="006B05ED"/>
    <w:rsid w:val="006B2904"/>
    <w:rsid w:val="006B29F1"/>
    <w:rsid w:val="006B4023"/>
    <w:rsid w:val="006B46FB"/>
    <w:rsid w:val="006B72DE"/>
    <w:rsid w:val="006C3D87"/>
    <w:rsid w:val="006C4D79"/>
    <w:rsid w:val="006C57E9"/>
    <w:rsid w:val="006C679D"/>
    <w:rsid w:val="006D3AB7"/>
    <w:rsid w:val="006E21FB"/>
    <w:rsid w:val="006E4343"/>
    <w:rsid w:val="006E5B42"/>
    <w:rsid w:val="006F0A30"/>
    <w:rsid w:val="006F0D3A"/>
    <w:rsid w:val="006F3A60"/>
    <w:rsid w:val="00707D23"/>
    <w:rsid w:val="00710FE0"/>
    <w:rsid w:val="00714D29"/>
    <w:rsid w:val="00714D52"/>
    <w:rsid w:val="00717627"/>
    <w:rsid w:val="00721674"/>
    <w:rsid w:val="0072185E"/>
    <w:rsid w:val="0072210B"/>
    <w:rsid w:val="007233FF"/>
    <w:rsid w:val="0072537F"/>
    <w:rsid w:val="00725508"/>
    <w:rsid w:val="00733CF6"/>
    <w:rsid w:val="00735ECF"/>
    <w:rsid w:val="0073799E"/>
    <w:rsid w:val="00741F2D"/>
    <w:rsid w:val="00742D05"/>
    <w:rsid w:val="00744635"/>
    <w:rsid w:val="00744C05"/>
    <w:rsid w:val="007459EE"/>
    <w:rsid w:val="00745F77"/>
    <w:rsid w:val="007461EA"/>
    <w:rsid w:val="007470CE"/>
    <w:rsid w:val="00752815"/>
    <w:rsid w:val="0075458D"/>
    <w:rsid w:val="00766F25"/>
    <w:rsid w:val="00770351"/>
    <w:rsid w:val="007713F7"/>
    <w:rsid w:val="00771AE5"/>
    <w:rsid w:val="00771CEC"/>
    <w:rsid w:val="00775557"/>
    <w:rsid w:val="00777987"/>
    <w:rsid w:val="00783C14"/>
    <w:rsid w:val="0078715F"/>
    <w:rsid w:val="00791B9E"/>
    <w:rsid w:val="00792342"/>
    <w:rsid w:val="007937A9"/>
    <w:rsid w:val="007960ED"/>
    <w:rsid w:val="00796998"/>
    <w:rsid w:val="00797000"/>
    <w:rsid w:val="007977A8"/>
    <w:rsid w:val="00797BD6"/>
    <w:rsid w:val="007A025A"/>
    <w:rsid w:val="007A2018"/>
    <w:rsid w:val="007A514D"/>
    <w:rsid w:val="007A71CC"/>
    <w:rsid w:val="007A7522"/>
    <w:rsid w:val="007B2D6C"/>
    <w:rsid w:val="007B5056"/>
    <w:rsid w:val="007B512A"/>
    <w:rsid w:val="007B5A00"/>
    <w:rsid w:val="007B63D7"/>
    <w:rsid w:val="007B6B1C"/>
    <w:rsid w:val="007B7FCD"/>
    <w:rsid w:val="007C2097"/>
    <w:rsid w:val="007C2F7A"/>
    <w:rsid w:val="007C5D2F"/>
    <w:rsid w:val="007C6FA2"/>
    <w:rsid w:val="007D452A"/>
    <w:rsid w:val="007D5517"/>
    <w:rsid w:val="007D6A07"/>
    <w:rsid w:val="007E3609"/>
    <w:rsid w:val="007E532D"/>
    <w:rsid w:val="007F00B5"/>
    <w:rsid w:val="007F00C5"/>
    <w:rsid w:val="007F1022"/>
    <w:rsid w:val="007F281E"/>
    <w:rsid w:val="007F2F28"/>
    <w:rsid w:val="007F3C9C"/>
    <w:rsid w:val="007F55BE"/>
    <w:rsid w:val="007F62BA"/>
    <w:rsid w:val="007F7259"/>
    <w:rsid w:val="007F757F"/>
    <w:rsid w:val="00800BD1"/>
    <w:rsid w:val="008018F9"/>
    <w:rsid w:val="00802BD0"/>
    <w:rsid w:val="008040A8"/>
    <w:rsid w:val="00810B60"/>
    <w:rsid w:val="008162C8"/>
    <w:rsid w:val="0081772E"/>
    <w:rsid w:val="008226EA"/>
    <w:rsid w:val="008232D3"/>
    <w:rsid w:val="00823D4E"/>
    <w:rsid w:val="008249AF"/>
    <w:rsid w:val="008279FA"/>
    <w:rsid w:val="00832289"/>
    <w:rsid w:val="00832D8D"/>
    <w:rsid w:val="00832ED7"/>
    <w:rsid w:val="0083457B"/>
    <w:rsid w:val="00836B0B"/>
    <w:rsid w:val="00837810"/>
    <w:rsid w:val="008405F0"/>
    <w:rsid w:val="0084166C"/>
    <w:rsid w:val="00842AA1"/>
    <w:rsid w:val="0084376A"/>
    <w:rsid w:val="00844495"/>
    <w:rsid w:val="00845C30"/>
    <w:rsid w:val="00846093"/>
    <w:rsid w:val="008462FB"/>
    <w:rsid w:val="00846FBA"/>
    <w:rsid w:val="00850061"/>
    <w:rsid w:val="00850514"/>
    <w:rsid w:val="00850D4D"/>
    <w:rsid w:val="0085115E"/>
    <w:rsid w:val="008513EA"/>
    <w:rsid w:val="00851F3B"/>
    <w:rsid w:val="00852045"/>
    <w:rsid w:val="00856DE1"/>
    <w:rsid w:val="00861EAE"/>
    <w:rsid w:val="008626E7"/>
    <w:rsid w:val="00870EE7"/>
    <w:rsid w:val="00873C4D"/>
    <w:rsid w:val="00874264"/>
    <w:rsid w:val="00877DAE"/>
    <w:rsid w:val="0088210A"/>
    <w:rsid w:val="008863B9"/>
    <w:rsid w:val="00891A82"/>
    <w:rsid w:val="00893037"/>
    <w:rsid w:val="008938CF"/>
    <w:rsid w:val="00897679"/>
    <w:rsid w:val="008A10C2"/>
    <w:rsid w:val="008A45A6"/>
    <w:rsid w:val="008A47CB"/>
    <w:rsid w:val="008A52C1"/>
    <w:rsid w:val="008A602A"/>
    <w:rsid w:val="008B0D2B"/>
    <w:rsid w:val="008B14A9"/>
    <w:rsid w:val="008B1685"/>
    <w:rsid w:val="008B405B"/>
    <w:rsid w:val="008B40A5"/>
    <w:rsid w:val="008B48B3"/>
    <w:rsid w:val="008B4C3B"/>
    <w:rsid w:val="008B78DD"/>
    <w:rsid w:val="008C1141"/>
    <w:rsid w:val="008C195B"/>
    <w:rsid w:val="008C4578"/>
    <w:rsid w:val="008C5192"/>
    <w:rsid w:val="008C6CB9"/>
    <w:rsid w:val="008C7E21"/>
    <w:rsid w:val="008D19CA"/>
    <w:rsid w:val="008D3FA2"/>
    <w:rsid w:val="008D4CD4"/>
    <w:rsid w:val="008D7B3F"/>
    <w:rsid w:val="008E39C8"/>
    <w:rsid w:val="008E4886"/>
    <w:rsid w:val="008E5D78"/>
    <w:rsid w:val="008E6186"/>
    <w:rsid w:val="008F0EA3"/>
    <w:rsid w:val="008F15CF"/>
    <w:rsid w:val="008F2951"/>
    <w:rsid w:val="008F2BCB"/>
    <w:rsid w:val="008F3F3F"/>
    <w:rsid w:val="008F686C"/>
    <w:rsid w:val="008F6D80"/>
    <w:rsid w:val="008F7B37"/>
    <w:rsid w:val="00900FAF"/>
    <w:rsid w:val="00901331"/>
    <w:rsid w:val="009032B1"/>
    <w:rsid w:val="009039AD"/>
    <w:rsid w:val="00904A6B"/>
    <w:rsid w:val="00905265"/>
    <w:rsid w:val="0090653E"/>
    <w:rsid w:val="0090668E"/>
    <w:rsid w:val="00906F61"/>
    <w:rsid w:val="00907D04"/>
    <w:rsid w:val="00912014"/>
    <w:rsid w:val="009136C3"/>
    <w:rsid w:val="009138EC"/>
    <w:rsid w:val="00913D7E"/>
    <w:rsid w:val="009148DE"/>
    <w:rsid w:val="00917760"/>
    <w:rsid w:val="009234CA"/>
    <w:rsid w:val="009236FC"/>
    <w:rsid w:val="00924D18"/>
    <w:rsid w:val="00925B4E"/>
    <w:rsid w:val="009320B3"/>
    <w:rsid w:val="0093303D"/>
    <w:rsid w:val="009377E3"/>
    <w:rsid w:val="00941E30"/>
    <w:rsid w:val="00942721"/>
    <w:rsid w:val="00943852"/>
    <w:rsid w:val="009463B1"/>
    <w:rsid w:val="0094792E"/>
    <w:rsid w:val="009517B8"/>
    <w:rsid w:val="00952926"/>
    <w:rsid w:val="00952BBF"/>
    <w:rsid w:val="00953B3A"/>
    <w:rsid w:val="00953F6B"/>
    <w:rsid w:val="00954696"/>
    <w:rsid w:val="00961090"/>
    <w:rsid w:val="00961933"/>
    <w:rsid w:val="00964298"/>
    <w:rsid w:val="00965E10"/>
    <w:rsid w:val="0096748F"/>
    <w:rsid w:val="009674C8"/>
    <w:rsid w:val="00970F8B"/>
    <w:rsid w:val="00974AB6"/>
    <w:rsid w:val="00975644"/>
    <w:rsid w:val="00975C1C"/>
    <w:rsid w:val="009777D9"/>
    <w:rsid w:val="00982465"/>
    <w:rsid w:val="00984179"/>
    <w:rsid w:val="009865F4"/>
    <w:rsid w:val="009917EB"/>
    <w:rsid w:val="00991B88"/>
    <w:rsid w:val="00993AE5"/>
    <w:rsid w:val="00994ACE"/>
    <w:rsid w:val="009A5201"/>
    <w:rsid w:val="009A5753"/>
    <w:rsid w:val="009A579D"/>
    <w:rsid w:val="009A5F95"/>
    <w:rsid w:val="009A6A5D"/>
    <w:rsid w:val="009A776B"/>
    <w:rsid w:val="009A7CFD"/>
    <w:rsid w:val="009B23F2"/>
    <w:rsid w:val="009B2707"/>
    <w:rsid w:val="009B4734"/>
    <w:rsid w:val="009B61F7"/>
    <w:rsid w:val="009B69FA"/>
    <w:rsid w:val="009C1386"/>
    <w:rsid w:val="009C1810"/>
    <w:rsid w:val="009C1F7B"/>
    <w:rsid w:val="009C243A"/>
    <w:rsid w:val="009C6672"/>
    <w:rsid w:val="009C6838"/>
    <w:rsid w:val="009D000F"/>
    <w:rsid w:val="009D279B"/>
    <w:rsid w:val="009D47E6"/>
    <w:rsid w:val="009D5E8C"/>
    <w:rsid w:val="009E1821"/>
    <w:rsid w:val="009E3297"/>
    <w:rsid w:val="009E45A5"/>
    <w:rsid w:val="009E4960"/>
    <w:rsid w:val="009F1E50"/>
    <w:rsid w:val="009F3156"/>
    <w:rsid w:val="009F35F4"/>
    <w:rsid w:val="009F47CA"/>
    <w:rsid w:val="009F4971"/>
    <w:rsid w:val="009F734F"/>
    <w:rsid w:val="00A03F02"/>
    <w:rsid w:val="00A04D82"/>
    <w:rsid w:val="00A05425"/>
    <w:rsid w:val="00A1131B"/>
    <w:rsid w:val="00A11C75"/>
    <w:rsid w:val="00A12FC1"/>
    <w:rsid w:val="00A20664"/>
    <w:rsid w:val="00A20D0C"/>
    <w:rsid w:val="00A2113E"/>
    <w:rsid w:val="00A246B6"/>
    <w:rsid w:val="00A24CB0"/>
    <w:rsid w:val="00A25267"/>
    <w:rsid w:val="00A27CF0"/>
    <w:rsid w:val="00A34076"/>
    <w:rsid w:val="00A46F04"/>
    <w:rsid w:val="00A47E70"/>
    <w:rsid w:val="00A50CF0"/>
    <w:rsid w:val="00A51278"/>
    <w:rsid w:val="00A51907"/>
    <w:rsid w:val="00A53615"/>
    <w:rsid w:val="00A57E23"/>
    <w:rsid w:val="00A607CF"/>
    <w:rsid w:val="00A63A95"/>
    <w:rsid w:val="00A64728"/>
    <w:rsid w:val="00A6493B"/>
    <w:rsid w:val="00A65C83"/>
    <w:rsid w:val="00A66C52"/>
    <w:rsid w:val="00A67F6E"/>
    <w:rsid w:val="00A703E1"/>
    <w:rsid w:val="00A71257"/>
    <w:rsid w:val="00A71F4D"/>
    <w:rsid w:val="00A72357"/>
    <w:rsid w:val="00A73D25"/>
    <w:rsid w:val="00A75F7C"/>
    <w:rsid w:val="00A7671C"/>
    <w:rsid w:val="00A77351"/>
    <w:rsid w:val="00A8236D"/>
    <w:rsid w:val="00A8653A"/>
    <w:rsid w:val="00A967D8"/>
    <w:rsid w:val="00AA2CBC"/>
    <w:rsid w:val="00AA3242"/>
    <w:rsid w:val="00AA3871"/>
    <w:rsid w:val="00AA4CC4"/>
    <w:rsid w:val="00AB10BE"/>
    <w:rsid w:val="00AB11F5"/>
    <w:rsid w:val="00AB35CB"/>
    <w:rsid w:val="00AB5A89"/>
    <w:rsid w:val="00AB7AEC"/>
    <w:rsid w:val="00AC0740"/>
    <w:rsid w:val="00AC086C"/>
    <w:rsid w:val="00AC251F"/>
    <w:rsid w:val="00AC5820"/>
    <w:rsid w:val="00AD0D42"/>
    <w:rsid w:val="00AD104E"/>
    <w:rsid w:val="00AD106B"/>
    <w:rsid w:val="00AD1CD8"/>
    <w:rsid w:val="00AD1F99"/>
    <w:rsid w:val="00AD3250"/>
    <w:rsid w:val="00AD4279"/>
    <w:rsid w:val="00AD53D2"/>
    <w:rsid w:val="00AE1DCB"/>
    <w:rsid w:val="00AE243C"/>
    <w:rsid w:val="00AE5E19"/>
    <w:rsid w:val="00AE6DF9"/>
    <w:rsid w:val="00AF1358"/>
    <w:rsid w:val="00AF585A"/>
    <w:rsid w:val="00AF6B5C"/>
    <w:rsid w:val="00B002A6"/>
    <w:rsid w:val="00B00600"/>
    <w:rsid w:val="00B0140F"/>
    <w:rsid w:val="00B018E7"/>
    <w:rsid w:val="00B01A70"/>
    <w:rsid w:val="00B01CD0"/>
    <w:rsid w:val="00B02BBF"/>
    <w:rsid w:val="00B119E2"/>
    <w:rsid w:val="00B1326C"/>
    <w:rsid w:val="00B20430"/>
    <w:rsid w:val="00B2286E"/>
    <w:rsid w:val="00B258BB"/>
    <w:rsid w:val="00B259E6"/>
    <w:rsid w:val="00B2648A"/>
    <w:rsid w:val="00B27DD6"/>
    <w:rsid w:val="00B3086D"/>
    <w:rsid w:val="00B30FE2"/>
    <w:rsid w:val="00B327A1"/>
    <w:rsid w:val="00B34968"/>
    <w:rsid w:val="00B36958"/>
    <w:rsid w:val="00B3719C"/>
    <w:rsid w:val="00B4078D"/>
    <w:rsid w:val="00B4086A"/>
    <w:rsid w:val="00B42D23"/>
    <w:rsid w:val="00B45ADA"/>
    <w:rsid w:val="00B51B98"/>
    <w:rsid w:val="00B52206"/>
    <w:rsid w:val="00B529AC"/>
    <w:rsid w:val="00B546B3"/>
    <w:rsid w:val="00B5633D"/>
    <w:rsid w:val="00B564B8"/>
    <w:rsid w:val="00B57156"/>
    <w:rsid w:val="00B57281"/>
    <w:rsid w:val="00B57DB2"/>
    <w:rsid w:val="00B61AEE"/>
    <w:rsid w:val="00B629A2"/>
    <w:rsid w:val="00B634B6"/>
    <w:rsid w:val="00B63677"/>
    <w:rsid w:val="00B6655B"/>
    <w:rsid w:val="00B6686A"/>
    <w:rsid w:val="00B67B97"/>
    <w:rsid w:val="00B72313"/>
    <w:rsid w:val="00B751FE"/>
    <w:rsid w:val="00B80234"/>
    <w:rsid w:val="00B84926"/>
    <w:rsid w:val="00B86732"/>
    <w:rsid w:val="00B8772B"/>
    <w:rsid w:val="00B93DEF"/>
    <w:rsid w:val="00B940B2"/>
    <w:rsid w:val="00B968C8"/>
    <w:rsid w:val="00BA27B1"/>
    <w:rsid w:val="00BA29B6"/>
    <w:rsid w:val="00BA39CC"/>
    <w:rsid w:val="00BA3EC5"/>
    <w:rsid w:val="00BA51D9"/>
    <w:rsid w:val="00BA7587"/>
    <w:rsid w:val="00BA7871"/>
    <w:rsid w:val="00BB5DFC"/>
    <w:rsid w:val="00BC05D1"/>
    <w:rsid w:val="00BC1F14"/>
    <w:rsid w:val="00BC2899"/>
    <w:rsid w:val="00BC3697"/>
    <w:rsid w:val="00BC6C14"/>
    <w:rsid w:val="00BC6FBB"/>
    <w:rsid w:val="00BC78C6"/>
    <w:rsid w:val="00BD1399"/>
    <w:rsid w:val="00BD1E86"/>
    <w:rsid w:val="00BD279D"/>
    <w:rsid w:val="00BD2B3F"/>
    <w:rsid w:val="00BD5A66"/>
    <w:rsid w:val="00BD6BB8"/>
    <w:rsid w:val="00BD7B8E"/>
    <w:rsid w:val="00BE2B2E"/>
    <w:rsid w:val="00BE4AB2"/>
    <w:rsid w:val="00BE66D3"/>
    <w:rsid w:val="00BF5503"/>
    <w:rsid w:val="00BF6915"/>
    <w:rsid w:val="00BF6B79"/>
    <w:rsid w:val="00BF7521"/>
    <w:rsid w:val="00C0138C"/>
    <w:rsid w:val="00C01BC5"/>
    <w:rsid w:val="00C02127"/>
    <w:rsid w:val="00C0268E"/>
    <w:rsid w:val="00C028F8"/>
    <w:rsid w:val="00C0461E"/>
    <w:rsid w:val="00C05490"/>
    <w:rsid w:val="00C05E30"/>
    <w:rsid w:val="00C136CE"/>
    <w:rsid w:val="00C1555E"/>
    <w:rsid w:val="00C15806"/>
    <w:rsid w:val="00C15C23"/>
    <w:rsid w:val="00C20BA3"/>
    <w:rsid w:val="00C20CC1"/>
    <w:rsid w:val="00C21084"/>
    <w:rsid w:val="00C2427F"/>
    <w:rsid w:val="00C24379"/>
    <w:rsid w:val="00C2653E"/>
    <w:rsid w:val="00C26828"/>
    <w:rsid w:val="00C31A49"/>
    <w:rsid w:val="00C355D2"/>
    <w:rsid w:val="00C35EAC"/>
    <w:rsid w:val="00C37E2F"/>
    <w:rsid w:val="00C424E6"/>
    <w:rsid w:val="00C42693"/>
    <w:rsid w:val="00C44847"/>
    <w:rsid w:val="00C44D4C"/>
    <w:rsid w:val="00C51795"/>
    <w:rsid w:val="00C521B5"/>
    <w:rsid w:val="00C54818"/>
    <w:rsid w:val="00C604E4"/>
    <w:rsid w:val="00C62BE4"/>
    <w:rsid w:val="00C63999"/>
    <w:rsid w:val="00C655B3"/>
    <w:rsid w:val="00C65926"/>
    <w:rsid w:val="00C6625A"/>
    <w:rsid w:val="00C66653"/>
    <w:rsid w:val="00C66BA2"/>
    <w:rsid w:val="00C670BE"/>
    <w:rsid w:val="00C70120"/>
    <w:rsid w:val="00C72164"/>
    <w:rsid w:val="00C72573"/>
    <w:rsid w:val="00C76FD9"/>
    <w:rsid w:val="00C801A2"/>
    <w:rsid w:val="00C80F70"/>
    <w:rsid w:val="00C8173A"/>
    <w:rsid w:val="00C82FFC"/>
    <w:rsid w:val="00C83ED1"/>
    <w:rsid w:val="00C90635"/>
    <w:rsid w:val="00C90FA8"/>
    <w:rsid w:val="00C917F6"/>
    <w:rsid w:val="00C918EF"/>
    <w:rsid w:val="00C91A8A"/>
    <w:rsid w:val="00C922FE"/>
    <w:rsid w:val="00C939AE"/>
    <w:rsid w:val="00C95985"/>
    <w:rsid w:val="00C95DF6"/>
    <w:rsid w:val="00CA0DA7"/>
    <w:rsid w:val="00CA3D1A"/>
    <w:rsid w:val="00CA3E41"/>
    <w:rsid w:val="00CA4512"/>
    <w:rsid w:val="00CA48B0"/>
    <w:rsid w:val="00CA77F3"/>
    <w:rsid w:val="00CB0CEF"/>
    <w:rsid w:val="00CB36B7"/>
    <w:rsid w:val="00CB4FC1"/>
    <w:rsid w:val="00CB56BF"/>
    <w:rsid w:val="00CB5A5F"/>
    <w:rsid w:val="00CB707D"/>
    <w:rsid w:val="00CC1570"/>
    <w:rsid w:val="00CC4477"/>
    <w:rsid w:val="00CC5026"/>
    <w:rsid w:val="00CC68D0"/>
    <w:rsid w:val="00CD0D7C"/>
    <w:rsid w:val="00CD10B9"/>
    <w:rsid w:val="00CD1117"/>
    <w:rsid w:val="00CD2120"/>
    <w:rsid w:val="00CD2496"/>
    <w:rsid w:val="00CD2626"/>
    <w:rsid w:val="00CD2B38"/>
    <w:rsid w:val="00CD40D4"/>
    <w:rsid w:val="00CD4A93"/>
    <w:rsid w:val="00CD6EE8"/>
    <w:rsid w:val="00CE09E0"/>
    <w:rsid w:val="00CE217B"/>
    <w:rsid w:val="00CE217D"/>
    <w:rsid w:val="00CE281F"/>
    <w:rsid w:val="00CE45CB"/>
    <w:rsid w:val="00CE671A"/>
    <w:rsid w:val="00CE7CEC"/>
    <w:rsid w:val="00CE7E3E"/>
    <w:rsid w:val="00CF0600"/>
    <w:rsid w:val="00CF0C6A"/>
    <w:rsid w:val="00CF5135"/>
    <w:rsid w:val="00CF5BCD"/>
    <w:rsid w:val="00CF785B"/>
    <w:rsid w:val="00D02036"/>
    <w:rsid w:val="00D02D42"/>
    <w:rsid w:val="00D033AC"/>
    <w:rsid w:val="00D03624"/>
    <w:rsid w:val="00D03B9F"/>
    <w:rsid w:val="00D03F9A"/>
    <w:rsid w:val="00D05515"/>
    <w:rsid w:val="00D05962"/>
    <w:rsid w:val="00D06D51"/>
    <w:rsid w:val="00D10B62"/>
    <w:rsid w:val="00D13C1C"/>
    <w:rsid w:val="00D153E4"/>
    <w:rsid w:val="00D17A37"/>
    <w:rsid w:val="00D20087"/>
    <w:rsid w:val="00D2037E"/>
    <w:rsid w:val="00D24991"/>
    <w:rsid w:val="00D24C62"/>
    <w:rsid w:val="00D253AF"/>
    <w:rsid w:val="00D3203A"/>
    <w:rsid w:val="00D35891"/>
    <w:rsid w:val="00D36108"/>
    <w:rsid w:val="00D37767"/>
    <w:rsid w:val="00D37F0C"/>
    <w:rsid w:val="00D42417"/>
    <w:rsid w:val="00D50255"/>
    <w:rsid w:val="00D51EE7"/>
    <w:rsid w:val="00D52F92"/>
    <w:rsid w:val="00D5445D"/>
    <w:rsid w:val="00D54AD2"/>
    <w:rsid w:val="00D61905"/>
    <w:rsid w:val="00D65F41"/>
    <w:rsid w:val="00D66152"/>
    <w:rsid w:val="00D66520"/>
    <w:rsid w:val="00D677AF"/>
    <w:rsid w:val="00D67A08"/>
    <w:rsid w:val="00D67E2F"/>
    <w:rsid w:val="00D70D0B"/>
    <w:rsid w:val="00D73190"/>
    <w:rsid w:val="00D74D4C"/>
    <w:rsid w:val="00D74E3B"/>
    <w:rsid w:val="00D80FB5"/>
    <w:rsid w:val="00D819E3"/>
    <w:rsid w:val="00D83F1C"/>
    <w:rsid w:val="00D86743"/>
    <w:rsid w:val="00D867D5"/>
    <w:rsid w:val="00D86EF0"/>
    <w:rsid w:val="00D9204C"/>
    <w:rsid w:val="00D93231"/>
    <w:rsid w:val="00D9406F"/>
    <w:rsid w:val="00D95E5A"/>
    <w:rsid w:val="00D979AF"/>
    <w:rsid w:val="00DA3D11"/>
    <w:rsid w:val="00DA4160"/>
    <w:rsid w:val="00DA7DCB"/>
    <w:rsid w:val="00DB5EC8"/>
    <w:rsid w:val="00DC0102"/>
    <w:rsid w:val="00DC0E43"/>
    <w:rsid w:val="00DC3597"/>
    <w:rsid w:val="00DC5138"/>
    <w:rsid w:val="00DC661E"/>
    <w:rsid w:val="00DC733A"/>
    <w:rsid w:val="00DC7CF4"/>
    <w:rsid w:val="00DD0BA7"/>
    <w:rsid w:val="00DD1DC4"/>
    <w:rsid w:val="00DD22FE"/>
    <w:rsid w:val="00DD24A6"/>
    <w:rsid w:val="00DE0D39"/>
    <w:rsid w:val="00DE15BD"/>
    <w:rsid w:val="00DE34CF"/>
    <w:rsid w:val="00DE39C4"/>
    <w:rsid w:val="00DF0A7D"/>
    <w:rsid w:val="00DF1A9D"/>
    <w:rsid w:val="00DF1ADA"/>
    <w:rsid w:val="00DF1D76"/>
    <w:rsid w:val="00E066BB"/>
    <w:rsid w:val="00E07504"/>
    <w:rsid w:val="00E13F3D"/>
    <w:rsid w:val="00E15C49"/>
    <w:rsid w:val="00E20234"/>
    <w:rsid w:val="00E2133A"/>
    <w:rsid w:val="00E221B4"/>
    <w:rsid w:val="00E223B9"/>
    <w:rsid w:val="00E223F2"/>
    <w:rsid w:val="00E23165"/>
    <w:rsid w:val="00E23DF9"/>
    <w:rsid w:val="00E25FAC"/>
    <w:rsid w:val="00E262AC"/>
    <w:rsid w:val="00E34898"/>
    <w:rsid w:val="00E34A80"/>
    <w:rsid w:val="00E37C82"/>
    <w:rsid w:val="00E42125"/>
    <w:rsid w:val="00E440E5"/>
    <w:rsid w:val="00E4796A"/>
    <w:rsid w:val="00E47A13"/>
    <w:rsid w:val="00E50205"/>
    <w:rsid w:val="00E53F18"/>
    <w:rsid w:val="00E55021"/>
    <w:rsid w:val="00E551A9"/>
    <w:rsid w:val="00E56802"/>
    <w:rsid w:val="00E601B0"/>
    <w:rsid w:val="00E60301"/>
    <w:rsid w:val="00E61027"/>
    <w:rsid w:val="00E65A0E"/>
    <w:rsid w:val="00E678F7"/>
    <w:rsid w:val="00E72393"/>
    <w:rsid w:val="00E7283A"/>
    <w:rsid w:val="00E72E9C"/>
    <w:rsid w:val="00E73DB8"/>
    <w:rsid w:val="00E7469E"/>
    <w:rsid w:val="00E75827"/>
    <w:rsid w:val="00E76DD1"/>
    <w:rsid w:val="00E80686"/>
    <w:rsid w:val="00E81061"/>
    <w:rsid w:val="00E845AA"/>
    <w:rsid w:val="00E871C0"/>
    <w:rsid w:val="00E91270"/>
    <w:rsid w:val="00E943B9"/>
    <w:rsid w:val="00E96063"/>
    <w:rsid w:val="00E96341"/>
    <w:rsid w:val="00EA0BDF"/>
    <w:rsid w:val="00EA24B6"/>
    <w:rsid w:val="00EA27B2"/>
    <w:rsid w:val="00EA59EF"/>
    <w:rsid w:val="00EB09B7"/>
    <w:rsid w:val="00EB11B5"/>
    <w:rsid w:val="00EB4388"/>
    <w:rsid w:val="00EB6EB7"/>
    <w:rsid w:val="00EC0728"/>
    <w:rsid w:val="00EC203E"/>
    <w:rsid w:val="00EC608F"/>
    <w:rsid w:val="00EC6F52"/>
    <w:rsid w:val="00EC71AE"/>
    <w:rsid w:val="00ED23DC"/>
    <w:rsid w:val="00ED335F"/>
    <w:rsid w:val="00ED3C56"/>
    <w:rsid w:val="00ED3F25"/>
    <w:rsid w:val="00ED41D3"/>
    <w:rsid w:val="00ED579B"/>
    <w:rsid w:val="00ED6FEE"/>
    <w:rsid w:val="00EE100C"/>
    <w:rsid w:val="00EE28B7"/>
    <w:rsid w:val="00EE32EE"/>
    <w:rsid w:val="00EE3D41"/>
    <w:rsid w:val="00EE505F"/>
    <w:rsid w:val="00EE7D7C"/>
    <w:rsid w:val="00EF2833"/>
    <w:rsid w:val="00EF2AA0"/>
    <w:rsid w:val="00EF3AAA"/>
    <w:rsid w:val="00EF5FBA"/>
    <w:rsid w:val="00F03490"/>
    <w:rsid w:val="00F035CF"/>
    <w:rsid w:val="00F05B46"/>
    <w:rsid w:val="00F121BB"/>
    <w:rsid w:val="00F12EC3"/>
    <w:rsid w:val="00F13754"/>
    <w:rsid w:val="00F16846"/>
    <w:rsid w:val="00F25D98"/>
    <w:rsid w:val="00F264A8"/>
    <w:rsid w:val="00F300FB"/>
    <w:rsid w:val="00F30FBD"/>
    <w:rsid w:val="00F325C7"/>
    <w:rsid w:val="00F33EAA"/>
    <w:rsid w:val="00F35EC2"/>
    <w:rsid w:val="00F36008"/>
    <w:rsid w:val="00F36E38"/>
    <w:rsid w:val="00F403A7"/>
    <w:rsid w:val="00F509F6"/>
    <w:rsid w:val="00F52F29"/>
    <w:rsid w:val="00F55654"/>
    <w:rsid w:val="00F55A77"/>
    <w:rsid w:val="00F55F83"/>
    <w:rsid w:val="00F572EB"/>
    <w:rsid w:val="00F60F47"/>
    <w:rsid w:val="00F6141F"/>
    <w:rsid w:val="00F619DA"/>
    <w:rsid w:val="00F620C0"/>
    <w:rsid w:val="00F62A38"/>
    <w:rsid w:val="00F62AA8"/>
    <w:rsid w:val="00F636FD"/>
    <w:rsid w:val="00F64B33"/>
    <w:rsid w:val="00F65D5D"/>
    <w:rsid w:val="00F66D49"/>
    <w:rsid w:val="00F67A13"/>
    <w:rsid w:val="00F67AD9"/>
    <w:rsid w:val="00F70D9C"/>
    <w:rsid w:val="00F73EDD"/>
    <w:rsid w:val="00F7402D"/>
    <w:rsid w:val="00F756E0"/>
    <w:rsid w:val="00F81F2D"/>
    <w:rsid w:val="00F879BF"/>
    <w:rsid w:val="00F90B6C"/>
    <w:rsid w:val="00F920C4"/>
    <w:rsid w:val="00FA0E9C"/>
    <w:rsid w:val="00FA1501"/>
    <w:rsid w:val="00FA1600"/>
    <w:rsid w:val="00FA37B8"/>
    <w:rsid w:val="00FA499C"/>
    <w:rsid w:val="00FA7C38"/>
    <w:rsid w:val="00FB2A29"/>
    <w:rsid w:val="00FB6386"/>
    <w:rsid w:val="00FB6F29"/>
    <w:rsid w:val="00FB7EA3"/>
    <w:rsid w:val="00FC039D"/>
    <w:rsid w:val="00FC07FF"/>
    <w:rsid w:val="00FC0B9D"/>
    <w:rsid w:val="00FC4F5C"/>
    <w:rsid w:val="00FD48BD"/>
    <w:rsid w:val="00FD69D7"/>
    <w:rsid w:val="00FD7C7D"/>
    <w:rsid w:val="00FE192D"/>
    <w:rsid w:val="00FE1960"/>
    <w:rsid w:val="00FE3A09"/>
    <w:rsid w:val="00FE4426"/>
    <w:rsid w:val="00FE5798"/>
    <w:rsid w:val="00FE770E"/>
    <w:rsid w:val="00FF04F3"/>
    <w:rsid w:val="00FF18BE"/>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23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0"/>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72210B"/>
    <w:rPr>
      <w:rFonts w:ascii="Times New Roman" w:hAnsi="Times New Roman"/>
      <w:color w:val="FF0000"/>
      <w:lang w:val="en-GB" w:eastAsia="en-US"/>
    </w:rPr>
  </w:style>
  <w:style w:type="character" w:customStyle="1" w:styleId="Char0">
    <w:name w:val="文档结构图 Char"/>
    <w:basedOn w:val="a0"/>
    <w:link w:val="af0"/>
    <w:rsid w:val="00E50205"/>
    <w:rPr>
      <w:rFonts w:ascii="Tahoma" w:hAnsi="Tahoma" w:cs="Tahoma"/>
      <w:shd w:val="clear" w:color="auto" w:fill="000080"/>
      <w:lang w:val="en-GB" w:eastAsia="en-US"/>
    </w:rPr>
  </w:style>
  <w:style w:type="character" w:customStyle="1" w:styleId="4Char">
    <w:name w:val="标题 4 Char"/>
    <w:link w:val="4"/>
    <w:locked/>
    <w:rsid w:val="00035C76"/>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0"/>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72210B"/>
    <w:rPr>
      <w:rFonts w:ascii="Times New Roman" w:hAnsi="Times New Roman"/>
      <w:color w:val="FF0000"/>
      <w:lang w:val="en-GB" w:eastAsia="en-US"/>
    </w:rPr>
  </w:style>
  <w:style w:type="character" w:customStyle="1" w:styleId="Char0">
    <w:name w:val="文档结构图 Char"/>
    <w:basedOn w:val="a0"/>
    <w:link w:val="af0"/>
    <w:rsid w:val="00E50205"/>
    <w:rPr>
      <w:rFonts w:ascii="Tahoma" w:hAnsi="Tahoma" w:cs="Tahoma"/>
      <w:shd w:val="clear" w:color="auto" w:fill="000080"/>
      <w:lang w:val="en-GB" w:eastAsia="en-US"/>
    </w:rPr>
  </w:style>
  <w:style w:type="character" w:customStyle="1" w:styleId="4Char">
    <w:name w:val="标题 4 Char"/>
    <w:link w:val="4"/>
    <w:locked/>
    <w:rsid w:val="00035C7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microsoft.com/office/2007/relationships/stylesWithEffects" Target="stylesWithEffect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5AIRPNAIUNRU-2028481721-5627</_dlc_DocId>
    <_dlc_DocIdUrl xmlns="71c5aaf6-e6ce-465b-b873-5148d2a4c105">
      <Url>https://nokia.sharepoint.com/sites/c5g/e2earch/_layouts/15/DocIdRedir.aspx?ID=5AIRPNAIUNRU-2028481721-5627</Url>
      <Description>5AIRPNAIUNRU-2028481721-5627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FA1EBC-DC61-40BB-8023-FFFC8720664B}">
  <ds:schemaRefs>
    <ds:schemaRef ds:uri="http://schemas.microsoft.com/sharepoint/events"/>
  </ds:schemaRefs>
</ds:datastoreItem>
</file>

<file path=customXml/itemProps2.xml><?xml version="1.0" encoding="utf-8"?>
<ds:datastoreItem xmlns:ds="http://schemas.openxmlformats.org/officeDocument/2006/customXml" ds:itemID="{3E2C434C-EA30-4E69-8DC2-8DB730B80A13}">
  <ds:schemaRefs>
    <ds:schemaRef ds:uri="Microsoft.SharePoint.Taxonomy.ContentTypeSync"/>
  </ds:schemaRefs>
</ds:datastoreItem>
</file>

<file path=customXml/itemProps3.xml><?xml version="1.0" encoding="utf-8"?>
<ds:datastoreItem xmlns:ds="http://schemas.openxmlformats.org/officeDocument/2006/customXml" ds:itemID="{AA5D9E6A-DDE8-4628-AE7A-CDEB0900886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43BB1779-9D5F-41B4-BF47-93241201E8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C2DE4AD-2145-48BF-940C-BBB8E7257F40}">
  <ds:schemaRefs>
    <ds:schemaRef ds:uri="http://schemas.microsoft.com/sharepoint/v3/contenttype/forms"/>
  </ds:schemaRefs>
</ds:datastoreItem>
</file>

<file path=customXml/itemProps6.xml><?xml version="1.0" encoding="utf-8"?>
<ds:datastoreItem xmlns:ds="http://schemas.openxmlformats.org/officeDocument/2006/customXml" ds:itemID="{3A0F7ADB-4B58-48C8-B5BD-8B361FE64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2877</Words>
  <Characters>15048</Characters>
  <Application>Microsoft Office Word</Application>
  <DocSecurity>0</DocSecurity>
  <Lines>307</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CATT-lyy</cp:lastModifiedBy>
  <cp:revision>2</cp:revision>
  <cp:lastPrinted>1900-12-31T16:00:00Z</cp:lastPrinted>
  <dcterms:created xsi:type="dcterms:W3CDTF">2022-11-04T12:22:00Z</dcterms:created>
  <dcterms:modified xsi:type="dcterms:W3CDTF">2022-11-04T12:22:00Z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a4846e20-9863-4956-b702-faa466eb7e10</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1634616181</vt:lpwstr>
  </property>
</Properties>
</file>